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6A5AC" w14:textId="77777777" w:rsidR="004F4883" w:rsidRPr="004F4883" w:rsidRDefault="00997F14" w:rsidP="004F488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0D88E3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4F4883" w:rsidRPr="004F488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0EEA69B" w14:textId="77777777" w:rsidR="004F4883" w:rsidRPr="004F4883" w:rsidRDefault="004F4883" w:rsidP="004F488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F488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E7A4A2B" w14:textId="77777777" w:rsidR="004F4883" w:rsidRPr="004F4883" w:rsidRDefault="004F4883" w:rsidP="004F488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F488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47C46DD" w14:textId="77777777" w:rsidR="004F4883" w:rsidRPr="004F4883" w:rsidRDefault="004F4883" w:rsidP="004F488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4F4883">
        <w:rPr>
          <w:rFonts w:ascii="Corbel" w:hAnsi="Corbel"/>
          <w:i/>
          <w:sz w:val="20"/>
          <w:szCs w:val="20"/>
          <w:lang w:eastAsia="ar-SA"/>
        </w:rPr>
        <w:t>(skrajne daty</w:t>
      </w:r>
      <w:r w:rsidRPr="004F4883">
        <w:rPr>
          <w:rFonts w:ascii="Corbel" w:hAnsi="Corbel"/>
          <w:sz w:val="20"/>
          <w:szCs w:val="20"/>
          <w:lang w:eastAsia="ar-SA"/>
        </w:rPr>
        <w:t>)</w:t>
      </w:r>
    </w:p>
    <w:p w14:paraId="1AFB576D" w14:textId="77777777" w:rsidR="004F4883" w:rsidRPr="004F4883" w:rsidRDefault="004F4883" w:rsidP="004F488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F4883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E97DB23" w14:textId="77777777" w:rsidR="004F4883" w:rsidRDefault="004F48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8DF32E" w14:textId="3755B89B" w:rsidR="0085747A" w:rsidRPr="00B75F0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75F0E">
        <w:rPr>
          <w:rFonts w:ascii="Corbel" w:hAnsi="Corbel"/>
          <w:szCs w:val="24"/>
        </w:rPr>
        <w:t xml:space="preserve">1. </w:t>
      </w:r>
      <w:r w:rsidR="0085747A" w:rsidRPr="00B75F0E">
        <w:rPr>
          <w:rFonts w:ascii="Corbel" w:hAnsi="Corbel"/>
          <w:szCs w:val="24"/>
        </w:rPr>
        <w:t xml:space="preserve">Podstawowe </w:t>
      </w:r>
      <w:r w:rsidR="00445970" w:rsidRPr="00B75F0E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5F0E" w:rsidRPr="00B75F0E" w14:paraId="1C13DFF5" w14:textId="77777777" w:rsidTr="43805FFF">
        <w:tc>
          <w:tcPr>
            <w:tcW w:w="2694" w:type="dxa"/>
            <w:vAlign w:val="center"/>
          </w:tcPr>
          <w:p w14:paraId="48B6E1A9" w14:textId="77777777" w:rsidR="0085747A" w:rsidRPr="00B75F0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FBE1D8" w14:textId="058992D4" w:rsidR="0085747A" w:rsidRPr="00B75F0E" w:rsidRDefault="00F85326" w:rsidP="4E8B6F71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4E8B6F71">
              <w:rPr>
                <w:rFonts w:cs="Calibri"/>
                <w:b/>
                <w:bCs/>
              </w:rPr>
              <w:t>Gospodar</w:t>
            </w:r>
            <w:r w:rsidR="002423A1">
              <w:rPr>
                <w:rFonts w:cs="Calibri"/>
                <w:b/>
                <w:bCs/>
              </w:rPr>
              <w:t>owanie</w:t>
            </w:r>
            <w:r w:rsidRPr="4E8B6F71">
              <w:rPr>
                <w:rFonts w:cs="Calibri"/>
                <w:b/>
                <w:bCs/>
              </w:rPr>
              <w:t xml:space="preserve"> nieruchomościami</w:t>
            </w:r>
          </w:p>
        </w:tc>
      </w:tr>
      <w:tr w:rsidR="00B75F0E" w:rsidRPr="00B75F0E" w14:paraId="325E745B" w14:textId="77777777" w:rsidTr="43805FFF">
        <w:tc>
          <w:tcPr>
            <w:tcW w:w="2694" w:type="dxa"/>
            <w:vAlign w:val="center"/>
          </w:tcPr>
          <w:p w14:paraId="41836E3B" w14:textId="77777777" w:rsidR="0085747A" w:rsidRPr="00B75F0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75F0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28980F" w14:textId="6D1E5EE3" w:rsidR="0085747A" w:rsidRPr="00B75F0E" w:rsidRDefault="00A35A26" w:rsidP="00A35A26">
            <w:pPr>
              <w:spacing w:after="0" w:line="240" w:lineRule="auto"/>
              <w:rPr>
                <w:rFonts w:cs="Calibri"/>
                <w:lang w:eastAsia="pl-PL"/>
              </w:rPr>
            </w:pPr>
            <w:r w:rsidRPr="00B75F0E">
              <w:rPr>
                <w:rFonts w:cs="Calibri"/>
              </w:rPr>
              <w:t>A2SO4</w:t>
            </w:r>
            <w:r w:rsidR="00F85326" w:rsidRPr="00B75F0E">
              <w:rPr>
                <w:rFonts w:cs="Calibri"/>
              </w:rPr>
              <w:t>7</w:t>
            </w:r>
          </w:p>
        </w:tc>
      </w:tr>
      <w:tr w:rsidR="00B75F0E" w:rsidRPr="00B75F0E" w14:paraId="01074105" w14:textId="77777777" w:rsidTr="43805FFF">
        <w:tc>
          <w:tcPr>
            <w:tcW w:w="2694" w:type="dxa"/>
            <w:vAlign w:val="center"/>
          </w:tcPr>
          <w:p w14:paraId="6CA29907" w14:textId="77777777" w:rsidR="006F0511" w:rsidRPr="00B75F0E" w:rsidRDefault="006F0511" w:rsidP="006F051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4D596CF" w14:textId="76B9D604" w:rsidR="006F0511" w:rsidRPr="00B75F0E" w:rsidRDefault="006F0511" w:rsidP="4E8B6F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B75F0E" w:rsidRPr="00B75F0E" w14:paraId="71C2BC76" w14:textId="77777777" w:rsidTr="43805FFF">
        <w:tc>
          <w:tcPr>
            <w:tcW w:w="2694" w:type="dxa"/>
            <w:vAlign w:val="center"/>
          </w:tcPr>
          <w:p w14:paraId="0E560AAD" w14:textId="77777777" w:rsidR="006F0511" w:rsidRPr="00B75F0E" w:rsidRDefault="006F0511" w:rsidP="006F05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5E4489F" w14:textId="0C25BA77" w:rsidR="006F0511" w:rsidRPr="00B75F0E" w:rsidRDefault="595D7DF6" w:rsidP="4E8B6F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6F0511"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="00B75F0E" w:rsidRPr="00B75F0E" w14:paraId="794AEB62" w14:textId="77777777" w:rsidTr="43805FFF">
        <w:tc>
          <w:tcPr>
            <w:tcW w:w="2694" w:type="dxa"/>
            <w:vAlign w:val="center"/>
          </w:tcPr>
          <w:p w14:paraId="56C4E201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1F2E95" w14:textId="760B061F" w:rsidR="00A35A26" w:rsidRPr="00B75F0E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="00194879"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="00B75F0E" w:rsidRPr="00B75F0E" w14:paraId="02AB5364" w14:textId="77777777" w:rsidTr="43805FFF">
        <w:tc>
          <w:tcPr>
            <w:tcW w:w="2694" w:type="dxa"/>
            <w:vAlign w:val="center"/>
          </w:tcPr>
          <w:p w14:paraId="4A3505F6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3295D7" w14:textId="32F3FBB3" w:rsidR="00A35A26" w:rsidRPr="00B75F0E" w:rsidRDefault="00194879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B75F0E" w:rsidRPr="00B75F0E" w14:paraId="0CDC0920" w14:textId="77777777" w:rsidTr="43805FFF">
        <w:tc>
          <w:tcPr>
            <w:tcW w:w="2694" w:type="dxa"/>
            <w:vAlign w:val="center"/>
          </w:tcPr>
          <w:p w14:paraId="01AAE798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83518B" w14:textId="11401DFB" w:rsidR="00A35A26" w:rsidRPr="00B75F0E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B75F0E" w:rsidRPr="00B75F0E" w14:paraId="18F674BF" w14:textId="77777777" w:rsidTr="43805FFF">
        <w:tc>
          <w:tcPr>
            <w:tcW w:w="2694" w:type="dxa"/>
            <w:vAlign w:val="center"/>
          </w:tcPr>
          <w:p w14:paraId="7056D55A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43C557" w14:textId="66467692" w:rsidR="00A35A26" w:rsidRPr="00B75F0E" w:rsidRDefault="00341FDE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35A26"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B75F0E" w:rsidRPr="00B75F0E" w14:paraId="3D1DD2A3" w14:textId="77777777" w:rsidTr="43805FFF">
        <w:tc>
          <w:tcPr>
            <w:tcW w:w="2694" w:type="dxa"/>
            <w:vAlign w:val="center"/>
          </w:tcPr>
          <w:p w14:paraId="41E98A92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75CBF2" w14:textId="09CCE0E9" w:rsidR="00A35A26" w:rsidRPr="00B75F0E" w:rsidRDefault="00A35A26" w:rsidP="4E8B6F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="00B75F0E" w:rsidRPr="00B75F0E" w14:paraId="1E0E0800" w14:textId="77777777" w:rsidTr="43805FFF">
        <w:tc>
          <w:tcPr>
            <w:tcW w:w="2694" w:type="dxa"/>
            <w:vAlign w:val="center"/>
          </w:tcPr>
          <w:p w14:paraId="3C269B3F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1E862C" w14:textId="080131A5" w:rsidR="00A35A26" w:rsidRPr="00B75F0E" w:rsidRDefault="6A84510B" w:rsidP="43805FFF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43805FFF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75F0E" w:rsidRPr="00B75F0E" w14:paraId="7B6E123D" w14:textId="77777777" w:rsidTr="43805FFF">
        <w:tc>
          <w:tcPr>
            <w:tcW w:w="2694" w:type="dxa"/>
            <w:vAlign w:val="center"/>
          </w:tcPr>
          <w:p w14:paraId="1B559C74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5FC750" w14:textId="5D9135AD" w:rsidR="00A35A26" w:rsidRPr="00B75F0E" w:rsidRDefault="002423A1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A35A26"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B75F0E" w:rsidRPr="00B75F0E" w14:paraId="5DEAC29A" w14:textId="77777777" w:rsidTr="43805FFF">
        <w:tc>
          <w:tcPr>
            <w:tcW w:w="2694" w:type="dxa"/>
            <w:vAlign w:val="center"/>
          </w:tcPr>
          <w:p w14:paraId="48BEA79E" w14:textId="77777777" w:rsidR="00A35A26" w:rsidRPr="00B75F0E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31432C" w14:textId="4F578E50" w:rsidR="00A35A26" w:rsidRPr="00B75F0E" w:rsidRDefault="00882E8D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  <w:tr w:rsidR="00B75F0E" w:rsidRPr="00B75F0E" w14:paraId="70D2FEE4" w14:textId="77777777" w:rsidTr="43805FFF">
        <w:tc>
          <w:tcPr>
            <w:tcW w:w="2694" w:type="dxa"/>
            <w:vAlign w:val="center"/>
          </w:tcPr>
          <w:p w14:paraId="12388310" w14:textId="77777777" w:rsidR="00882E8D" w:rsidRPr="00B75F0E" w:rsidRDefault="00882E8D" w:rsidP="00882E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08AC9F" w14:textId="66F02968" w:rsidR="00882E8D" w:rsidRPr="00B75F0E" w:rsidRDefault="00882E8D" w:rsidP="00882E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</w:tbl>
    <w:p w14:paraId="69895455" w14:textId="257C44F8" w:rsidR="0085747A" w:rsidRPr="00B75F0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 xml:space="preserve">* </w:t>
      </w:r>
      <w:r w:rsidRPr="00B75F0E">
        <w:rPr>
          <w:rFonts w:ascii="Corbel" w:hAnsi="Corbel"/>
          <w:i/>
          <w:sz w:val="24"/>
          <w:szCs w:val="24"/>
        </w:rPr>
        <w:t>-</w:t>
      </w:r>
      <w:r w:rsidR="00B90885" w:rsidRPr="00B75F0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75F0E">
        <w:rPr>
          <w:rFonts w:ascii="Corbel" w:hAnsi="Corbel"/>
          <w:b w:val="0"/>
          <w:sz w:val="24"/>
          <w:szCs w:val="24"/>
        </w:rPr>
        <w:t>e,</w:t>
      </w:r>
      <w:r w:rsidRPr="00B75F0E">
        <w:rPr>
          <w:rFonts w:ascii="Corbel" w:hAnsi="Corbel"/>
          <w:i/>
          <w:sz w:val="24"/>
          <w:szCs w:val="24"/>
        </w:rPr>
        <w:t xml:space="preserve"> </w:t>
      </w:r>
      <w:r w:rsidRPr="00B75F0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75F0E">
        <w:rPr>
          <w:rFonts w:ascii="Corbel" w:hAnsi="Corbel"/>
          <w:b w:val="0"/>
          <w:i/>
          <w:sz w:val="24"/>
          <w:szCs w:val="24"/>
        </w:rPr>
        <w:t>w Jednostce</w:t>
      </w:r>
    </w:p>
    <w:p w14:paraId="2CD0C808" w14:textId="77777777" w:rsidR="0085747A" w:rsidRPr="00B75F0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>1.</w:t>
      </w:r>
      <w:r w:rsidR="00E22FBC" w:rsidRPr="00B75F0E">
        <w:rPr>
          <w:rFonts w:ascii="Corbel" w:hAnsi="Corbel"/>
          <w:sz w:val="24"/>
          <w:szCs w:val="24"/>
        </w:rPr>
        <w:t>1</w:t>
      </w:r>
      <w:r w:rsidRPr="00B75F0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96B318" w14:textId="77777777" w:rsidR="00923D7D" w:rsidRPr="00B75F0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B75F0E" w:rsidRPr="00B75F0E" w14:paraId="6BF2F783" w14:textId="77777777" w:rsidTr="30D88E3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7E8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Semestr</w:t>
            </w:r>
          </w:p>
          <w:p w14:paraId="0B0D603F" w14:textId="77777777" w:rsidR="00015B8F" w:rsidRPr="00B75F0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(</w:t>
            </w:r>
            <w:r w:rsidR="00363F78" w:rsidRPr="00B75F0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16DF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5F0E">
              <w:rPr>
                <w:rFonts w:ascii="Corbel" w:hAnsi="Corbel"/>
                <w:szCs w:val="24"/>
              </w:rPr>
              <w:t>Wykł</w:t>
            </w:r>
            <w:proofErr w:type="spellEnd"/>
            <w:r w:rsidRPr="00B75F0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3583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CDE4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5F0E">
              <w:rPr>
                <w:rFonts w:ascii="Corbel" w:hAnsi="Corbel"/>
                <w:szCs w:val="24"/>
              </w:rPr>
              <w:t>Konw</w:t>
            </w:r>
            <w:proofErr w:type="spellEnd"/>
            <w:r w:rsidRPr="00B75F0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5B81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15C4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5F0E">
              <w:rPr>
                <w:rFonts w:ascii="Corbel" w:hAnsi="Corbel"/>
                <w:szCs w:val="24"/>
              </w:rPr>
              <w:t>Sem</w:t>
            </w:r>
            <w:proofErr w:type="spellEnd"/>
            <w:r w:rsidRPr="00B75F0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D8FF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6B7B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5F0E">
              <w:rPr>
                <w:rFonts w:ascii="Corbel" w:hAnsi="Corbel"/>
                <w:szCs w:val="24"/>
              </w:rPr>
              <w:t>Prakt</w:t>
            </w:r>
            <w:proofErr w:type="spellEnd"/>
            <w:r w:rsidRPr="00B75F0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140C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B2FB" w14:textId="77777777" w:rsidR="00015B8F" w:rsidRPr="00B75F0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75F0E">
              <w:rPr>
                <w:rFonts w:ascii="Corbel" w:hAnsi="Corbel"/>
                <w:b/>
                <w:szCs w:val="24"/>
              </w:rPr>
              <w:t>Liczba pkt</w:t>
            </w:r>
            <w:r w:rsidR="00B90885" w:rsidRPr="00B75F0E">
              <w:rPr>
                <w:rFonts w:ascii="Corbel" w:hAnsi="Corbel"/>
                <w:b/>
                <w:szCs w:val="24"/>
              </w:rPr>
              <w:t>.</w:t>
            </w:r>
            <w:r w:rsidRPr="00B75F0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75F0E" w:rsidRPr="00B75F0E" w14:paraId="55B13173" w14:textId="77777777" w:rsidTr="30D88E3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3C7F" w14:textId="540219F3" w:rsidR="00015B8F" w:rsidRPr="00B75F0E" w:rsidRDefault="00882E8D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0D88E35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C129" w14:textId="5F641664" w:rsidR="00015B8F" w:rsidRPr="00B75F0E" w:rsidRDefault="00194879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0D88E3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063" w14:textId="7C2BF225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C2C" w14:textId="77777777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565" w14:textId="77777777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4C43" w14:textId="77777777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580" w14:textId="77777777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D33" w14:textId="77777777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853B" w14:textId="77777777" w:rsidR="00015B8F" w:rsidRPr="00B75F0E" w:rsidRDefault="00015B8F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AE4" w14:textId="33BD7FFF" w:rsidR="00015B8F" w:rsidRPr="00B75F0E" w:rsidRDefault="313971F4" w:rsidP="30D88E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0D88E3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83104C1" w14:textId="77777777" w:rsidR="00923D7D" w:rsidRPr="00B75F0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3DA327" w14:textId="77777777" w:rsidR="0085747A" w:rsidRPr="00B75F0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0D88E35">
        <w:rPr>
          <w:rFonts w:ascii="Corbel" w:hAnsi="Corbel"/>
          <w:smallCaps w:val="0"/>
        </w:rPr>
        <w:t>1.</w:t>
      </w:r>
      <w:r w:rsidR="00E22FBC" w:rsidRPr="30D88E35">
        <w:rPr>
          <w:rFonts w:ascii="Corbel" w:hAnsi="Corbel"/>
          <w:smallCaps w:val="0"/>
        </w:rPr>
        <w:t>2</w:t>
      </w:r>
      <w:r w:rsidR="00F83B28" w:rsidRPr="30D88E35">
        <w:rPr>
          <w:rFonts w:ascii="Corbel" w:hAnsi="Corbel"/>
          <w:smallCaps w:val="0"/>
        </w:rPr>
        <w:t>.</w:t>
      </w:r>
      <w:r>
        <w:tab/>
      </w:r>
      <w:r w:rsidRPr="30D88E35">
        <w:rPr>
          <w:rFonts w:ascii="Corbel" w:hAnsi="Corbel"/>
          <w:smallCaps w:val="0"/>
        </w:rPr>
        <w:t xml:space="preserve">Sposób realizacji zajęć  </w:t>
      </w:r>
    </w:p>
    <w:p w14:paraId="2EA8F885" w14:textId="4F71E9E9" w:rsidR="0085747A" w:rsidRPr="00B75F0E" w:rsidRDefault="7F0AA113" w:rsidP="30D88E3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0D88E35">
        <w:rPr>
          <w:rFonts w:ascii="Wingdings" w:eastAsia="Wingdings" w:hAnsi="Wingdings" w:cs="Wingdings"/>
          <w:b w:val="0"/>
        </w:rPr>
        <w:t></w:t>
      </w:r>
      <w:r w:rsidRPr="30D88E35">
        <w:rPr>
          <w:rFonts w:ascii="Wingdings" w:eastAsia="Wingdings" w:hAnsi="Wingdings" w:cs="Wingdings"/>
          <w:b w:val="0"/>
        </w:rPr>
        <w:t></w:t>
      </w:r>
      <w:r w:rsidR="0085747A" w:rsidRPr="30D88E35">
        <w:rPr>
          <w:rFonts w:ascii="Corbel" w:hAnsi="Corbel"/>
          <w:b w:val="0"/>
          <w:smallCaps w:val="0"/>
        </w:rPr>
        <w:t xml:space="preserve">zajęcia w formie tradycyjnej </w:t>
      </w:r>
    </w:p>
    <w:p w14:paraId="2352C8A1" w14:textId="1F995E0A" w:rsidR="0085747A" w:rsidRPr="00B75F0E" w:rsidRDefault="00194879" w:rsidP="30D88E3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0D88E35">
        <w:rPr>
          <w:rFonts w:ascii="Wingdings" w:eastAsia="Wingdings" w:hAnsi="Wingdings" w:cs="Wingdings"/>
          <w:b w:val="0"/>
        </w:rPr>
        <w:t></w:t>
      </w:r>
      <w:r w:rsidR="0085747A" w:rsidRPr="30D88E35">
        <w:rPr>
          <w:rFonts w:ascii="Corbel" w:hAnsi="Corbel"/>
          <w:b w:val="0"/>
          <w:smallCaps w:val="0"/>
        </w:rPr>
        <w:t xml:space="preserve"> </w:t>
      </w:r>
      <w:r w:rsidR="4D1B81D6" w:rsidRPr="30D88E35">
        <w:rPr>
          <w:rFonts w:ascii="Corbel" w:hAnsi="Corbel"/>
          <w:b w:val="0"/>
          <w:smallCaps w:val="0"/>
        </w:rPr>
        <w:t>z</w:t>
      </w:r>
      <w:r w:rsidR="0085747A" w:rsidRPr="30D88E35">
        <w:rPr>
          <w:rFonts w:ascii="Corbel" w:hAnsi="Corbel"/>
          <w:b w:val="0"/>
          <w:smallCaps w:val="0"/>
        </w:rPr>
        <w:t>ajęcia realizowane z wykorzystaniem metod i technik kształcenia na odległość</w:t>
      </w:r>
    </w:p>
    <w:p w14:paraId="01DC3C2E" w14:textId="77777777" w:rsidR="004F4883" w:rsidRDefault="004F4883" w:rsidP="30D88E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</w:p>
    <w:p w14:paraId="04DE329E" w14:textId="5ED73A16" w:rsidR="00E22FBC" w:rsidRPr="00B75F0E" w:rsidRDefault="00E22FBC" w:rsidP="30D88E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0D88E35">
        <w:rPr>
          <w:rFonts w:ascii="Corbel" w:hAnsi="Corbel"/>
          <w:smallCaps w:val="0"/>
        </w:rPr>
        <w:t xml:space="preserve">1.3 </w:t>
      </w:r>
      <w:r>
        <w:tab/>
      </w:r>
      <w:r w:rsidRPr="30D88E35">
        <w:rPr>
          <w:rFonts w:ascii="Corbel" w:hAnsi="Corbel"/>
          <w:smallCaps w:val="0"/>
        </w:rPr>
        <w:t>For</w:t>
      </w:r>
      <w:r w:rsidR="00445970" w:rsidRPr="30D88E35">
        <w:rPr>
          <w:rFonts w:ascii="Corbel" w:hAnsi="Corbel"/>
          <w:smallCaps w:val="0"/>
        </w:rPr>
        <w:t xml:space="preserve">ma zaliczenia przedmiotu </w:t>
      </w:r>
      <w:r w:rsidRPr="30D88E35">
        <w:rPr>
          <w:rFonts w:ascii="Corbel" w:hAnsi="Corbel"/>
          <w:smallCaps w:val="0"/>
        </w:rPr>
        <w:t xml:space="preserve">(z toku) </w:t>
      </w:r>
      <w:r w:rsidRPr="30D88E35">
        <w:rPr>
          <w:rFonts w:ascii="Corbel" w:hAnsi="Corbel"/>
          <w:b w:val="0"/>
          <w:smallCaps w:val="0"/>
        </w:rPr>
        <w:t>(egzamin, zaliczenie z oceną, zaliczenie bez oceny)</w:t>
      </w:r>
    </w:p>
    <w:p w14:paraId="1EB21697" w14:textId="77777777" w:rsidR="00DB2FDB" w:rsidRPr="00B75F0E" w:rsidRDefault="00DB2FDB" w:rsidP="00DB2FDB">
      <w:pPr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06660920" w14:textId="6C37407E" w:rsidR="00DB2FDB" w:rsidRPr="00B75F0E" w:rsidRDefault="00DB2FDB" w:rsidP="00DB2FD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4E8B6F71">
        <w:rPr>
          <w:rFonts w:ascii="Corbel" w:eastAsia="Cambria" w:hAnsi="Corbel"/>
          <w:b/>
          <w:bCs/>
          <w:sz w:val="24"/>
          <w:szCs w:val="24"/>
        </w:rPr>
        <w:t>W przypadku wykładu</w:t>
      </w:r>
      <w:r w:rsidRPr="4E8B6F71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14:paraId="05B185C8" w14:textId="77777777" w:rsidR="00DB2FDB" w:rsidRPr="00B75F0E" w:rsidRDefault="00DB2FD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374C96A" w14:textId="77777777" w:rsidR="00E960BB" w:rsidRPr="00B75F0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E8B6F71">
        <w:rPr>
          <w:rFonts w:ascii="Corbel" w:hAnsi="Corbel"/>
        </w:rPr>
        <w:t xml:space="preserve">2.Wymagania wstępne </w:t>
      </w:r>
    </w:p>
    <w:p w14:paraId="0ED2221A" w14:textId="69B2C870" w:rsidR="4E8B6F71" w:rsidRDefault="4E8B6F71" w:rsidP="4E8B6F7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75F0E" w14:paraId="7641A10F" w14:textId="77777777" w:rsidTr="00745302">
        <w:tc>
          <w:tcPr>
            <w:tcW w:w="9670" w:type="dxa"/>
          </w:tcPr>
          <w:p w14:paraId="3DAECED5" w14:textId="2698F998" w:rsidR="0085747A" w:rsidRPr="00B75F0E" w:rsidRDefault="00DB2F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</w:t>
            </w:r>
            <w:r w:rsidR="00F9427A" w:rsidRPr="00B75F0E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oraz prawa cywilnego</w:t>
            </w:r>
          </w:p>
        </w:tc>
      </w:tr>
    </w:tbl>
    <w:p w14:paraId="4ECCBAED" w14:textId="77777777" w:rsidR="00153C41" w:rsidRPr="00B75F0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367E24" w14:textId="2BDF954D" w:rsidR="30D88E35" w:rsidRDefault="30D88E35">
      <w:r>
        <w:br w:type="page"/>
      </w:r>
    </w:p>
    <w:p w14:paraId="1F2C0751" w14:textId="7FB8C2C9" w:rsidR="0085747A" w:rsidRPr="00B75F0E" w:rsidRDefault="0071620A" w:rsidP="30D88E35">
      <w:pPr>
        <w:pStyle w:val="Punktygwne"/>
        <w:spacing w:before="0" w:after="0"/>
        <w:rPr>
          <w:rFonts w:ascii="Corbel" w:hAnsi="Corbel"/>
        </w:rPr>
      </w:pPr>
      <w:r w:rsidRPr="30D88E35">
        <w:rPr>
          <w:rFonts w:ascii="Corbel" w:hAnsi="Corbel"/>
        </w:rPr>
        <w:lastRenderedPageBreak/>
        <w:t>3.</w:t>
      </w:r>
      <w:r w:rsidR="0085747A" w:rsidRPr="30D88E35">
        <w:rPr>
          <w:rFonts w:ascii="Corbel" w:hAnsi="Corbel"/>
        </w:rPr>
        <w:t xml:space="preserve"> </w:t>
      </w:r>
      <w:r w:rsidR="00A84C85" w:rsidRPr="30D88E35">
        <w:rPr>
          <w:rFonts w:ascii="Corbel" w:hAnsi="Corbel"/>
        </w:rPr>
        <w:t>cele, efekty uczenia się</w:t>
      </w:r>
      <w:r w:rsidR="0085747A" w:rsidRPr="30D88E35">
        <w:rPr>
          <w:rFonts w:ascii="Corbel" w:hAnsi="Corbel"/>
        </w:rPr>
        <w:t>, treści Programowe i stosowane metody Dydaktyczne</w:t>
      </w:r>
    </w:p>
    <w:p w14:paraId="77217382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592E32" w14:textId="77777777" w:rsidR="0085747A" w:rsidRPr="00B75F0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 xml:space="preserve">3.1 </w:t>
      </w:r>
      <w:r w:rsidR="00C05F44" w:rsidRPr="00B75F0E">
        <w:rPr>
          <w:rFonts w:ascii="Corbel" w:hAnsi="Corbel"/>
          <w:sz w:val="24"/>
          <w:szCs w:val="24"/>
        </w:rPr>
        <w:t>Cele przedmiotu</w:t>
      </w:r>
    </w:p>
    <w:p w14:paraId="4D4E2AA0" w14:textId="77777777" w:rsidR="00F83B28" w:rsidRPr="00B75F0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75F0E" w:rsidRPr="00B75F0E" w14:paraId="5656F713" w14:textId="77777777" w:rsidTr="00DF2A59">
        <w:tc>
          <w:tcPr>
            <w:tcW w:w="843" w:type="dxa"/>
            <w:vAlign w:val="center"/>
          </w:tcPr>
          <w:p w14:paraId="4AC61CA2" w14:textId="77777777" w:rsidR="0085747A" w:rsidRPr="00B75F0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D454AE5" w14:textId="7478D330" w:rsidR="0085747A" w:rsidRPr="00B75F0E" w:rsidRDefault="001B70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zasadami gospodarowania nieruchomościami stanowiącymi własność Skarbu Państwa oraz własność jednostek samorządu terytorialnego</w:t>
            </w:r>
          </w:p>
        </w:tc>
      </w:tr>
      <w:tr w:rsidR="0085747A" w:rsidRPr="00B75F0E" w14:paraId="5F4EF158" w14:textId="77777777" w:rsidTr="00DF2A59">
        <w:tc>
          <w:tcPr>
            <w:tcW w:w="843" w:type="dxa"/>
            <w:vAlign w:val="center"/>
          </w:tcPr>
          <w:p w14:paraId="61518378" w14:textId="10E45F90" w:rsidR="0085747A" w:rsidRPr="00B75F0E" w:rsidRDefault="001B706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F2D7E32" w14:textId="7CD12614" w:rsidR="0085747A" w:rsidRPr="00B75F0E" w:rsidRDefault="00CC2C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B7068" w:rsidRPr="00B75F0E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DF2A59" w:rsidRPr="00B75F0E">
              <w:rPr>
                <w:rFonts w:ascii="Corbel" w:hAnsi="Corbel"/>
                <w:b w:val="0"/>
                <w:sz w:val="24"/>
                <w:szCs w:val="24"/>
              </w:rPr>
              <w:t>lem przedmiotu jest</w:t>
            </w:r>
            <w:r w:rsidRPr="00B75F0E">
              <w:rPr>
                <w:rFonts w:ascii="Corbel" w:hAnsi="Corbel"/>
                <w:b w:val="0"/>
                <w:sz w:val="24"/>
                <w:szCs w:val="24"/>
              </w:rPr>
              <w:t xml:space="preserve"> także</w:t>
            </w:r>
            <w:r w:rsidR="00DF2A59" w:rsidRPr="00B75F0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75F0E">
              <w:rPr>
                <w:rFonts w:ascii="Corbel" w:hAnsi="Corbel"/>
                <w:b w:val="0"/>
                <w:sz w:val="24"/>
                <w:szCs w:val="24"/>
              </w:rPr>
              <w:t>uwypuklenie</w:t>
            </w:r>
            <w:r w:rsidR="00DF2A59" w:rsidRPr="00B75F0E">
              <w:rPr>
                <w:rFonts w:ascii="Corbel" w:hAnsi="Corbel"/>
                <w:b w:val="0"/>
                <w:sz w:val="24"/>
                <w:szCs w:val="24"/>
              </w:rPr>
              <w:t xml:space="preserve"> zasad istotn</w:t>
            </w:r>
            <w:r w:rsidRPr="00B75F0E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DF2A59" w:rsidRPr="00B75F0E">
              <w:rPr>
                <w:rFonts w:ascii="Corbel" w:hAnsi="Corbel"/>
                <w:b w:val="0"/>
                <w:sz w:val="24"/>
                <w:szCs w:val="24"/>
              </w:rPr>
              <w:t xml:space="preserve"> z punktu widzenia scalania i podziału nieruchomości, ich pierwokupu, wywłaszczania i zwrotu nieruchomości, udział w kosztach budowy urządzeń infrastruktury technicznej, wyceny nieruchomości oraz działalności zawodowej, której przedmiotem jest gospodarowania nieruchomościami.</w:t>
            </w:r>
          </w:p>
        </w:tc>
      </w:tr>
    </w:tbl>
    <w:p w14:paraId="2F2BAC77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841D95" w14:textId="77777777" w:rsidR="001D7B54" w:rsidRPr="00B75F0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b/>
          <w:sz w:val="24"/>
          <w:szCs w:val="24"/>
        </w:rPr>
        <w:t xml:space="preserve">3.2 </w:t>
      </w:r>
      <w:r w:rsidR="001D7B54" w:rsidRPr="00B75F0E">
        <w:rPr>
          <w:rFonts w:ascii="Corbel" w:hAnsi="Corbel"/>
          <w:b/>
          <w:sz w:val="24"/>
          <w:szCs w:val="24"/>
        </w:rPr>
        <w:t xml:space="preserve">Efekty </w:t>
      </w:r>
      <w:r w:rsidR="00C05F44" w:rsidRPr="00B75F0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75F0E">
        <w:rPr>
          <w:rFonts w:ascii="Corbel" w:hAnsi="Corbel"/>
          <w:b/>
          <w:sz w:val="24"/>
          <w:szCs w:val="24"/>
        </w:rPr>
        <w:t>dla przedmiotu</w:t>
      </w:r>
      <w:r w:rsidR="00445970" w:rsidRPr="00B75F0E">
        <w:rPr>
          <w:rFonts w:ascii="Corbel" w:hAnsi="Corbel"/>
          <w:sz w:val="24"/>
          <w:szCs w:val="24"/>
        </w:rPr>
        <w:t xml:space="preserve"> </w:t>
      </w:r>
    </w:p>
    <w:p w14:paraId="1C6FBA7E" w14:textId="77777777" w:rsidR="001D7B54" w:rsidRPr="00B75F0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75F0E" w:rsidRPr="00B75F0E" w14:paraId="1CAE0183" w14:textId="77777777" w:rsidTr="30D88E35">
        <w:tc>
          <w:tcPr>
            <w:tcW w:w="1681" w:type="dxa"/>
            <w:vAlign w:val="center"/>
          </w:tcPr>
          <w:p w14:paraId="055233B1" w14:textId="77777777" w:rsidR="0085747A" w:rsidRPr="00B75F0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75F0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75F0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D95BE74" w14:textId="77777777" w:rsidR="0085747A" w:rsidRPr="00B75F0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4B847FA" w14:textId="77777777" w:rsidR="0085747A" w:rsidRPr="00B75F0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75F0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5F0E" w:rsidRPr="00B75F0E" w14:paraId="2FF446F8" w14:textId="77777777" w:rsidTr="30D88E35">
        <w:tc>
          <w:tcPr>
            <w:tcW w:w="1681" w:type="dxa"/>
          </w:tcPr>
          <w:p w14:paraId="5A7CC133" w14:textId="525DE051" w:rsidR="006C167B" w:rsidRPr="00B75F0E" w:rsidRDefault="459E04B5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</w:tcPr>
          <w:p w14:paraId="7F0CADB8" w14:textId="086A39A1" w:rsidR="006C167B" w:rsidRPr="00B75F0E" w:rsidRDefault="0932535D" w:rsidP="4E8B6F71">
            <w:pPr>
              <w:pStyle w:val="TableParagraph"/>
              <w:spacing w:line="276" w:lineRule="auto"/>
              <w:ind w:right="96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 zaawansowaną wiedzę ogólną w obszarze nauk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zakresu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prawa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uporządkowaną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podbudowaną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teoretycznie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wiedzę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obejmującą</w:t>
            </w:r>
            <w:r w:rsidRPr="4E8B6F71">
              <w:rPr>
                <w:spacing w:val="2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kluczowe</w:t>
            </w:r>
            <w:r w:rsidRPr="4E8B6F71">
              <w:rPr>
                <w:spacing w:val="2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zagadnienia,</w:t>
            </w:r>
            <w:r w:rsidRPr="4E8B6F71">
              <w:rPr>
                <w:spacing w:val="2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ekonomiczne, polityczne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socjologiczne;</w:t>
            </w:r>
          </w:p>
        </w:tc>
        <w:tc>
          <w:tcPr>
            <w:tcW w:w="1865" w:type="dxa"/>
          </w:tcPr>
          <w:p w14:paraId="7ADA24C9" w14:textId="1B4CA1B8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="00B75F0E" w:rsidRPr="00B75F0E" w14:paraId="439D51A3" w14:textId="77777777" w:rsidTr="30D88E35">
        <w:tc>
          <w:tcPr>
            <w:tcW w:w="1681" w:type="dxa"/>
          </w:tcPr>
          <w:p w14:paraId="495355FC" w14:textId="3CFF6114" w:rsidR="006C167B" w:rsidRPr="00B75F0E" w:rsidRDefault="7A1E84A9" w:rsidP="4E8B6F71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664B921C" w:rsidRPr="4E8B6F71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</w:tcPr>
          <w:p w14:paraId="1D167FBD" w14:textId="241B4700" w:rsidR="006C167B" w:rsidRPr="00B75F0E" w:rsidRDefault="0932535D" w:rsidP="4E8B6F71">
            <w:pPr>
              <w:pStyle w:val="TableParagraph"/>
              <w:spacing w:line="276" w:lineRule="auto"/>
              <w:ind w:right="100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Wykazuje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szczegółową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temat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struktur,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zasad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działania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organów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publicznej (krajowych, międzynarodowych i unijnych)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9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podmiotów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administrujących,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ich</w:t>
            </w:r>
            <w:r w:rsidRPr="4E8B6F71">
              <w:rPr>
                <w:spacing w:val="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genezy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ewolucji</w:t>
            </w:r>
            <w:r w:rsidRPr="4E8B6F71">
              <w:rPr>
                <w:spacing w:val="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 wykonywanych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przez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nie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zadań;</w:t>
            </w:r>
          </w:p>
        </w:tc>
        <w:tc>
          <w:tcPr>
            <w:tcW w:w="1865" w:type="dxa"/>
          </w:tcPr>
          <w:p w14:paraId="32F2B75A" w14:textId="7720884C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="00B75F0E" w:rsidRPr="00B75F0E" w14:paraId="3D0B4F21" w14:textId="77777777" w:rsidTr="30D88E35">
        <w:tc>
          <w:tcPr>
            <w:tcW w:w="1681" w:type="dxa"/>
          </w:tcPr>
          <w:p w14:paraId="0551AF31" w14:textId="2AE9F60F" w:rsidR="00312A45" w:rsidRPr="00B75F0E" w:rsidRDefault="51C8A4F5" w:rsidP="4E8B6F71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379BA3B2" w:rsidRPr="4E8B6F71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</w:tcPr>
          <w:p w14:paraId="29BA8E2B" w14:textId="427FF83F" w:rsidR="00312A45" w:rsidRPr="00B75F0E" w:rsidRDefault="5CD0F795" w:rsidP="4E8B6F71">
            <w:pPr>
              <w:pStyle w:val="TableParagraph"/>
              <w:spacing w:before="1" w:line="276" w:lineRule="auto"/>
              <w:ind w:right="101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Dysponuje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pogłębioną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relacjach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między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organami administracji publicznej oraz relacjach między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nimi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jednostką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instytucjami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społecznymi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odniesieniu do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wybranych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struktur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społecznych;</w:t>
            </w:r>
          </w:p>
        </w:tc>
        <w:tc>
          <w:tcPr>
            <w:tcW w:w="1865" w:type="dxa"/>
          </w:tcPr>
          <w:p w14:paraId="473DFAC1" w14:textId="7E158DB8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="00B75F0E" w:rsidRPr="00B75F0E" w14:paraId="61691CD8" w14:textId="77777777" w:rsidTr="30D88E35">
        <w:tc>
          <w:tcPr>
            <w:tcW w:w="1681" w:type="dxa"/>
          </w:tcPr>
          <w:p w14:paraId="0B2F0180" w14:textId="668E69E1" w:rsidR="00312A45" w:rsidRPr="00B75F0E" w:rsidRDefault="75FAAADB" w:rsidP="4E8B6F71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379BA3B2" w:rsidRPr="4E8B6F71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</w:tcPr>
          <w:p w14:paraId="2559317E" w14:textId="1E3AE4F0" w:rsidR="00312A45" w:rsidRPr="00B75F0E" w:rsidRDefault="5CD0F795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rozszerzoną</w:t>
            </w:r>
            <w:r w:rsidRPr="4E8B6F71">
              <w:rPr>
                <w:spacing w:val="-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wiedzę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roli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człowieka,</w:t>
            </w:r>
            <w:r w:rsidRPr="4E8B6F71">
              <w:rPr>
                <w:spacing w:val="-1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jego</w:t>
            </w:r>
            <w:r w:rsidRPr="4E8B6F71">
              <w:rPr>
                <w:spacing w:val="-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cechach</w:t>
            </w:r>
            <w:r w:rsidRPr="4E8B6F71">
              <w:rPr>
                <w:spacing w:val="-4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aktywności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sferze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jako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twórcy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kultury</w:t>
            </w:r>
            <w:r w:rsidRPr="4E8B6F71">
              <w:rPr>
                <w:spacing w:val="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podmiotu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konstytuującego</w:t>
            </w:r>
            <w:r w:rsidRPr="4E8B6F71">
              <w:rPr>
                <w:spacing w:val="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struktury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społeczne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 zasady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ich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funkcjonowania;</w:t>
            </w:r>
          </w:p>
        </w:tc>
        <w:tc>
          <w:tcPr>
            <w:tcW w:w="1865" w:type="dxa"/>
          </w:tcPr>
          <w:p w14:paraId="342CDD35" w14:textId="47350D34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="00B75F0E" w:rsidRPr="00B75F0E" w14:paraId="58DDA99E" w14:textId="77777777" w:rsidTr="30D88E35">
        <w:tc>
          <w:tcPr>
            <w:tcW w:w="1681" w:type="dxa"/>
          </w:tcPr>
          <w:p w14:paraId="3784B945" w14:textId="31DD8352" w:rsidR="00FC1097" w:rsidRPr="00B75F0E" w:rsidRDefault="6BF44C49" w:rsidP="4E8B6F71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48891D2" w:rsidRPr="4E8B6F71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</w:tcPr>
          <w:p w14:paraId="79C46A66" w14:textId="754F65C5" w:rsidR="00FC1097" w:rsidRPr="00B75F0E" w:rsidRDefault="78380393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Potrafi prawidłowo identyfikować i interpretować zjawiska prawne i inne zachodzące w administracji oraz ich wzajemne relacja z wykorzystaniem wiedzy w zakresie nauk administracyjnych</w:t>
            </w:r>
          </w:p>
        </w:tc>
        <w:tc>
          <w:tcPr>
            <w:tcW w:w="1865" w:type="dxa"/>
          </w:tcPr>
          <w:p w14:paraId="793D1F7E" w14:textId="18A9C532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="00B75F0E" w:rsidRPr="00B75F0E" w14:paraId="1B2E9C2E" w14:textId="77777777" w:rsidTr="30D88E35">
        <w:tc>
          <w:tcPr>
            <w:tcW w:w="1681" w:type="dxa"/>
          </w:tcPr>
          <w:p w14:paraId="193C9A10" w14:textId="361F8074" w:rsidR="00220578" w:rsidRPr="00B75F0E" w:rsidRDefault="0F80E851" w:rsidP="30D88E3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30D88E35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4D4ADD16" w:rsidRPr="30D88E35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</w:tcPr>
          <w:p w14:paraId="1F8D2BC8" w14:textId="77777777" w:rsidR="00220578" w:rsidRPr="00B75F0E" w:rsidRDefault="19D67026" w:rsidP="4E8B6F71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Potrafi właściwie dobierać źródła oraz informacje,</w:t>
            </w:r>
          </w:p>
          <w:p w14:paraId="44EF2690" w14:textId="05D55254" w:rsidR="00220578" w:rsidRPr="00B75F0E" w:rsidRDefault="19D67026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pozyskiwać</w:t>
            </w:r>
            <w:r w:rsidRPr="4E8B6F71">
              <w:rPr>
                <w:spacing w:val="2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dane</w:t>
            </w:r>
            <w:r w:rsidRPr="4E8B6F71">
              <w:rPr>
                <w:spacing w:val="2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dla</w:t>
            </w:r>
            <w:r w:rsidRPr="4E8B6F71">
              <w:rPr>
                <w:spacing w:val="6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analizowania</w:t>
            </w:r>
            <w:r w:rsidRPr="4E8B6F71">
              <w:rPr>
                <w:spacing w:val="6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procesów</w:t>
            </w:r>
            <w:r w:rsidRPr="4E8B6F71">
              <w:rPr>
                <w:spacing w:val="6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6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zjawisk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także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prawidłowo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posługiwać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zakresu</w:t>
            </w:r>
            <w:r w:rsidRPr="4E8B6F71">
              <w:rPr>
                <w:spacing w:val="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 xml:space="preserve">nauk </w:t>
            </w:r>
            <w:r w:rsidRPr="4E8B6F71">
              <w:rPr>
                <w:sz w:val="23"/>
                <w:szCs w:val="23"/>
              </w:rPr>
              <w:lastRenderedPageBreak/>
              <w:t>o</w:t>
            </w:r>
            <w:r w:rsidRPr="4E8B6F71">
              <w:rPr>
                <w:spacing w:val="1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prawie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podstawową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interdyscyplinarną do przygotowania rozwiązań problemów;</w:t>
            </w:r>
          </w:p>
        </w:tc>
        <w:tc>
          <w:tcPr>
            <w:tcW w:w="1865" w:type="dxa"/>
          </w:tcPr>
          <w:p w14:paraId="4377A217" w14:textId="12108A0F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lastRenderedPageBreak/>
              <w:t>K_U03</w:t>
            </w:r>
          </w:p>
        </w:tc>
      </w:tr>
      <w:tr w:rsidR="00B75F0E" w:rsidRPr="00B75F0E" w14:paraId="365DE515" w14:textId="77777777" w:rsidTr="30D88E35">
        <w:tc>
          <w:tcPr>
            <w:tcW w:w="1681" w:type="dxa"/>
          </w:tcPr>
          <w:p w14:paraId="29312C1B" w14:textId="1ED3C878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EK_07</w:t>
            </w:r>
          </w:p>
        </w:tc>
        <w:tc>
          <w:tcPr>
            <w:tcW w:w="5974" w:type="dxa"/>
          </w:tcPr>
          <w:p w14:paraId="7F579039" w14:textId="4772FF28" w:rsidR="00220578" w:rsidRPr="00B75F0E" w:rsidRDefault="19D67026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Wykazuje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specjalistycznymi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umiejętnościami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znajdowania podstaw prawnych, orzecznictwa i literatury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dotyczącej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badanych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zagadnień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stosowania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zasad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etycznych,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jak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również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samodzielnego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proponowania rozwiązań konkretnego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problemu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podejmowania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rozstrzygnięć;</w:t>
            </w:r>
          </w:p>
        </w:tc>
        <w:tc>
          <w:tcPr>
            <w:tcW w:w="1865" w:type="dxa"/>
          </w:tcPr>
          <w:p w14:paraId="0A482EB0" w14:textId="2BB48585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="00B75F0E" w:rsidRPr="00B75F0E" w14:paraId="662B6638" w14:textId="77777777" w:rsidTr="30D88E35">
        <w:tc>
          <w:tcPr>
            <w:tcW w:w="1681" w:type="dxa"/>
          </w:tcPr>
          <w:p w14:paraId="1A1CC070" w14:textId="737076D0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EK_08</w:t>
            </w:r>
          </w:p>
        </w:tc>
        <w:tc>
          <w:tcPr>
            <w:tcW w:w="5974" w:type="dxa"/>
          </w:tcPr>
          <w:p w14:paraId="662CA889" w14:textId="77777777" w:rsidR="00220578" w:rsidRPr="00B75F0E" w:rsidRDefault="19D67026" w:rsidP="4E8B6F71">
            <w:pPr>
              <w:pStyle w:val="TableParagraph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 umiejętność logicznego myślenia, analizy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syntezy,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dzięki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czemu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potrafi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przekonująco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argumentować</w:t>
            </w:r>
            <w:r w:rsidRPr="4E8B6F71">
              <w:rPr>
                <w:spacing w:val="-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interpretować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zjawiska administracyjne,</w:t>
            </w:r>
          </w:p>
          <w:p w14:paraId="36AD7566" w14:textId="5A4A6D5B" w:rsidR="00220578" w:rsidRPr="00B75F0E" w:rsidRDefault="19D67026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prawne,</w:t>
            </w:r>
            <w:r w:rsidRPr="4E8B6F71">
              <w:rPr>
                <w:spacing w:val="-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społeczne,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 xml:space="preserve">polityczne </w:t>
            </w:r>
            <w:r w:rsidRPr="4E8B6F71">
              <w:rPr>
                <w:spacing w:val="-1"/>
                <w:sz w:val="23"/>
                <w:szCs w:val="23"/>
              </w:rPr>
              <w:t>i ekonomiczne</w:t>
            </w:r>
            <w:r w:rsidRPr="4E8B6F71">
              <w:rPr>
                <w:spacing w:val="-4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sytuacjach decyzyjnych;</w:t>
            </w:r>
          </w:p>
        </w:tc>
        <w:tc>
          <w:tcPr>
            <w:tcW w:w="1865" w:type="dxa"/>
          </w:tcPr>
          <w:p w14:paraId="2FF92CEE" w14:textId="125F1EC8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="00B75F0E" w:rsidRPr="00B75F0E" w14:paraId="693666F9" w14:textId="77777777" w:rsidTr="30D88E35">
        <w:tc>
          <w:tcPr>
            <w:tcW w:w="1681" w:type="dxa"/>
          </w:tcPr>
          <w:p w14:paraId="3E62B9F9" w14:textId="3BAE8E0F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EK_09</w:t>
            </w:r>
          </w:p>
        </w:tc>
        <w:tc>
          <w:tcPr>
            <w:tcW w:w="5974" w:type="dxa"/>
          </w:tcPr>
          <w:p w14:paraId="359369E3" w14:textId="77777777" w:rsidR="00220578" w:rsidRPr="00B75F0E" w:rsidRDefault="19D67026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umiejętność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prowadzenia</w:t>
            </w:r>
            <w:r w:rsidRPr="4E8B6F71">
              <w:rPr>
                <w:spacing w:val="-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debaty,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przygotowania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prac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pisemnych,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prezentacji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multimedialnych,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ustnych wystąpień w języku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polskim w zakresie dziedzin i</w:t>
            </w:r>
            <w:r w:rsidRPr="4E8B6F71">
              <w:rPr>
                <w:spacing w:val="-44"/>
                <w:sz w:val="23"/>
                <w:szCs w:val="23"/>
              </w:rPr>
              <w:t xml:space="preserve">  </w:t>
            </w:r>
            <w:r w:rsidRPr="4E8B6F71">
              <w:rPr>
                <w:sz w:val="23"/>
                <w:szCs w:val="23"/>
              </w:rPr>
              <w:t>dyscyplin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naukowych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wykładanych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ramach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kierunku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Administracja dotyczących zagadnień szczegółowych,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 wykorzystaniem poglądów doktryny, źródeł prawa 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orzecznictwa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sądowego</w:t>
            </w:r>
            <w:r w:rsidRPr="4E8B6F71">
              <w:rPr>
                <w:spacing w:val="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administracyjnego,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</w:t>
            </w:r>
            <w:r w:rsidRPr="4E8B6F71">
              <w:rPr>
                <w:spacing w:val="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także</w:t>
            </w:r>
          </w:p>
          <w:p w14:paraId="656DA4A1" w14:textId="7351F8AA" w:rsidR="00220578" w:rsidRPr="00B75F0E" w:rsidRDefault="19D67026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danych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statystycznych;</w:t>
            </w:r>
          </w:p>
        </w:tc>
        <w:tc>
          <w:tcPr>
            <w:tcW w:w="1865" w:type="dxa"/>
          </w:tcPr>
          <w:p w14:paraId="1FF95CA4" w14:textId="034628AF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="00B75F0E" w:rsidRPr="00B75F0E" w14:paraId="37D05809" w14:textId="77777777" w:rsidTr="30D88E35">
        <w:tc>
          <w:tcPr>
            <w:tcW w:w="1681" w:type="dxa"/>
          </w:tcPr>
          <w:p w14:paraId="61C43465" w14:textId="243D77B7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EK_10</w:t>
            </w:r>
          </w:p>
        </w:tc>
        <w:tc>
          <w:tcPr>
            <w:tcW w:w="5974" w:type="dxa"/>
          </w:tcPr>
          <w:p w14:paraId="01CCDAFB" w14:textId="77777777" w:rsidR="00CF5151" w:rsidRPr="00B75F0E" w:rsidRDefault="4CBC3C7A" w:rsidP="4E8B6F71">
            <w:pPr>
              <w:pStyle w:val="TableParagraph"/>
              <w:spacing w:before="1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Jest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gotowy</w:t>
            </w:r>
            <w:r w:rsidRPr="4E8B6F71">
              <w:rPr>
                <w:spacing w:val="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samodzielnie</w:t>
            </w:r>
            <w:r w:rsidRPr="4E8B6F71">
              <w:rPr>
                <w:spacing w:val="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krytycznie</w:t>
            </w:r>
            <w:r w:rsidRPr="4E8B6F71">
              <w:rPr>
                <w:spacing w:val="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uzupełniać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wiedzę,</w:t>
            </w:r>
          </w:p>
          <w:p w14:paraId="0F13373C" w14:textId="2AF98BCD" w:rsidR="00CF5151" w:rsidRPr="00B75F0E" w:rsidRDefault="4CBC3C7A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tym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również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gruncie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interdyscyplinarnym.</w:t>
            </w:r>
          </w:p>
        </w:tc>
        <w:tc>
          <w:tcPr>
            <w:tcW w:w="1865" w:type="dxa"/>
          </w:tcPr>
          <w:p w14:paraId="7E193C2F" w14:textId="2A57B523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="00B75F0E" w:rsidRPr="00B75F0E" w14:paraId="3381E920" w14:textId="77777777" w:rsidTr="30D88E35">
        <w:tc>
          <w:tcPr>
            <w:tcW w:w="1681" w:type="dxa"/>
          </w:tcPr>
          <w:p w14:paraId="2C28F615" w14:textId="3AD639BB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EK_11</w:t>
            </w:r>
          </w:p>
          <w:p w14:paraId="7E811D32" w14:textId="2A5144B3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</w:pPr>
          </w:p>
          <w:p w14:paraId="14D19467" w14:textId="3EA0779D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</w:pPr>
          </w:p>
        </w:tc>
        <w:tc>
          <w:tcPr>
            <w:tcW w:w="5974" w:type="dxa"/>
          </w:tcPr>
          <w:p w14:paraId="760B5A5F" w14:textId="156A3779" w:rsidR="00CF5151" w:rsidRPr="00B75F0E" w:rsidRDefault="4CBC3C7A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 xml:space="preserve">Jest zdolny do samodzielnego rozwiazywania </w:t>
            </w:r>
            <w:r w:rsidRPr="4E8B6F71">
              <w:rPr>
                <w:spacing w:val="-1"/>
                <w:sz w:val="23"/>
                <w:szCs w:val="23"/>
              </w:rPr>
              <w:t>podstawowych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problemów</w:t>
            </w:r>
            <w:r w:rsidRPr="4E8B6F71">
              <w:rPr>
                <w:spacing w:val="-1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administracyjnych,</w:t>
            </w:r>
            <w:r w:rsidRPr="4E8B6F71">
              <w:rPr>
                <w:spacing w:val="-1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prawnych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 etycznych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związanych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funkcjonowaniem struktur publicznych i niepublicznych;</w:t>
            </w:r>
          </w:p>
        </w:tc>
        <w:tc>
          <w:tcPr>
            <w:tcW w:w="1865" w:type="dxa"/>
          </w:tcPr>
          <w:p w14:paraId="20F37D41" w14:textId="2877C26A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="00B75F0E" w:rsidRPr="00B75F0E" w14:paraId="1D148171" w14:textId="77777777" w:rsidTr="30D88E35">
        <w:tc>
          <w:tcPr>
            <w:tcW w:w="1681" w:type="dxa"/>
          </w:tcPr>
          <w:p w14:paraId="77A18D1C" w14:textId="376E7D71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EK_12</w:t>
            </w:r>
          </w:p>
          <w:p w14:paraId="6E9715BA" w14:textId="3C862D76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</w:pPr>
          </w:p>
        </w:tc>
        <w:tc>
          <w:tcPr>
            <w:tcW w:w="5974" w:type="dxa"/>
          </w:tcPr>
          <w:p w14:paraId="6DCEE940" w14:textId="14EAB154" w:rsidR="00CF5151" w:rsidRPr="00B75F0E" w:rsidRDefault="4CBC3C7A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Uczestniczy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przygotowaniu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projektów,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1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uwzględnieniem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umiejętności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zdobytych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46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trakcie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studiów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jest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gotowy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działać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 rzecz</w:t>
            </w:r>
            <w:r w:rsidRPr="4E8B6F71">
              <w:rPr>
                <w:spacing w:val="4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społeczeństwa,</w:t>
            </w:r>
            <w:r w:rsidRPr="4E8B6F71">
              <w:rPr>
                <w:spacing w:val="4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4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tym w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instytucjach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publicznych i niepublicznych;</w:t>
            </w:r>
          </w:p>
        </w:tc>
        <w:tc>
          <w:tcPr>
            <w:tcW w:w="1865" w:type="dxa"/>
          </w:tcPr>
          <w:p w14:paraId="7D9F6DE1" w14:textId="36B69123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="00B75F0E" w:rsidRPr="00B75F0E" w14:paraId="4492F7D6" w14:textId="77777777" w:rsidTr="30D88E35">
        <w:tc>
          <w:tcPr>
            <w:tcW w:w="1681" w:type="dxa"/>
          </w:tcPr>
          <w:p w14:paraId="581A6CB0" w14:textId="04F5448E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EK_13</w:t>
            </w:r>
          </w:p>
          <w:p w14:paraId="65023315" w14:textId="217B214D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</w:pPr>
          </w:p>
        </w:tc>
        <w:tc>
          <w:tcPr>
            <w:tcW w:w="5974" w:type="dxa"/>
          </w:tcPr>
          <w:p w14:paraId="44076B78" w14:textId="77777777" w:rsidR="00CF5151" w:rsidRPr="00B75F0E" w:rsidRDefault="4CBC3C7A" w:rsidP="4E8B6F71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Potrafi</w:t>
            </w:r>
            <w:r w:rsidRPr="4E8B6F71">
              <w:rPr>
                <w:spacing w:val="3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działać</w:t>
            </w:r>
            <w:r w:rsidRPr="4E8B6F71">
              <w:rPr>
                <w:spacing w:val="3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3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sposób</w:t>
            </w:r>
            <w:r w:rsidRPr="4E8B6F71">
              <w:rPr>
                <w:spacing w:val="2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zorganizowany,</w:t>
            </w:r>
            <w:r w:rsidRPr="4E8B6F71">
              <w:rPr>
                <w:spacing w:val="3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wykorzystując</w:t>
            </w:r>
          </w:p>
          <w:p w14:paraId="4EB3DD57" w14:textId="6BB2A6DE" w:rsidR="00CF5151" w:rsidRPr="00B75F0E" w:rsidRDefault="4CBC3C7A" w:rsidP="4E8B6F71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wiedzę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umiejętności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zdobyte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trakcie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studiów;</w:t>
            </w:r>
          </w:p>
        </w:tc>
        <w:tc>
          <w:tcPr>
            <w:tcW w:w="1865" w:type="dxa"/>
          </w:tcPr>
          <w:p w14:paraId="4EBB1425" w14:textId="553A98DE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="00B75F0E" w:rsidRPr="00B75F0E" w14:paraId="5EAC0CD9" w14:textId="77777777" w:rsidTr="30D88E35">
        <w:tc>
          <w:tcPr>
            <w:tcW w:w="1681" w:type="dxa"/>
          </w:tcPr>
          <w:p w14:paraId="1B368CB3" w14:textId="5EC3C63F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EK_14</w:t>
            </w:r>
          </w:p>
        </w:tc>
        <w:tc>
          <w:tcPr>
            <w:tcW w:w="5974" w:type="dxa"/>
          </w:tcPr>
          <w:p w14:paraId="0977F142" w14:textId="77777777" w:rsidR="00CF5151" w:rsidRPr="00B75F0E" w:rsidRDefault="4CBC3C7A" w:rsidP="4E8B6F71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Wykazuje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odpowiedzialność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własne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przygotowanie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do</w:t>
            </w:r>
          </w:p>
          <w:p w14:paraId="1580D280" w14:textId="596F19D0" w:rsidR="00CF5151" w:rsidRPr="00B75F0E" w:rsidRDefault="4CBC3C7A" w:rsidP="4E8B6F71">
            <w:pPr>
              <w:pStyle w:val="Nagwek"/>
              <w:spacing w:line="280" w:lineRule="exact"/>
              <w:ind w:left="107"/>
              <w:jc w:val="both"/>
              <w:rPr>
                <w:rFonts w:ascii="Corbel" w:hAnsi="Corbel"/>
                <w:sz w:val="23"/>
                <w:szCs w:val="23"/>
              </w:rPr>
            </w:pPr>
            <w:r w:rsidRPr="4E8B6F71">
              <w:rPr>
                <w:rFonts w:ascii="Corbel" w:hAnsi="Corbel"/>
                <w:sz w:val="23"/>
                <w:szCs w:val="23"/>
              </w:rPr>
              <w:t>pracy,</w:t>
            </w:r>
            <w:r w:rsidRPr="4E8B6F71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podejmowane</w:t>
            </w:r>
            <w:r w:rsidRPr="4E8B6F71">
              <w:rPr>
                <w:rFonts w:ascii="Corbel" w:hAnsi="Corbel"/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decyzje,</w:t>
            </w:r>
            <w:r w:rsidRPr="4E8B6F71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działania</w:t>
            </w:r>
            <w:r w:rsidRPr="4E8B6F71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i</w:t>
            </w:r>
            <w:r w:rsidRPr="4E8B6F71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ich</w:t>
            </w:r>
            <w:r w:rsidRPr="4E8B6F71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skutki;</w:t>
            </w:r>
          </w:p>
        </w:tc>
        <w:tc>
          <w:tcPr>
            <w:tcW w:w="1865" w:type="dxa"/>
          </w:tcPr>
          <w:p w14:paraId="6D070D04" w14:textId="0975DBA5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="00CF5151" w:rsidRPr="00B75F0E" w14:paraId="287F1A16" w14:textId="77777777" w:rsidTr="30D88E35">
        <w:tc>
          <w:tcPr>
            <w:tcW w:w="1681" w:type="dxa"/>
          </w:tcPr>
          <w:p w14:paraId="1361E479" w14:textId="3BEE1088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EK_15</w:t>
            </w:r>
          </w:p>
        </w:tc>
        <w:tc>
          <w:tcPr>
            <w:tcW w:w="5974" w:type="dxa"/>
          </w:tcPr>
          <w:p w14:paraId="500D41A4" w14:textId="054C7D26" w:rsidR="00CF5151" w:rsidRPr="00B75F0E" w:rsidRDefault="4CBC3C7A" w:rsidP="4E8B6F71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right="100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Ma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świadomość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doniosłości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zachowania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sposób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 xml:space="preserve">profesjonalny i etyczny, identyfikuje i </w:t>
            </w:r>
            <w:r w:rsidRPr="4E8B6F71">
              <w:rPr>
                <w:spacing w:val="-1"/>
                <w:sz w:val="23"/>
                <w:szCs w:val="23"/>
              </w:rPr>
              <w:t>rozwiązuje</w:t>
            </w:r>
            <w:r w:rsidR="633FA958"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dylematy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moralne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związane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ze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stosowaniem prawa;</w:t>
            </w:r>
          </w:p>
        </w:tc>
        <w:tc>
          <w:tcPr>
            <w:tcW w:w="1865" w:type="dxa"/>
          </w:tcPr>
          <w:p w14:paraId="0EBD24C2" w14:textId="2F1895CF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14:paraId="75E76F8A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475FCA" w14:textId="107E42EB" w:rsidR="30D88E35" w:rsidRDefault="30D88E35">
      <w:r>
        <w:br w:type="page"/>
      </w:r>
    </w:p>
    <w:p w14:paraId="4AAEF712" w14:textId="77777777" w:rsidR="0085747A" w:rsidRPr="00B75F0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75F0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75F0E">
        <w:rPr>
          <w:rFonts w:ascii="Corbel" w:hAnsi="Corbel"/>
          <w:b/>
          <w:sz w:val="24"/>
          <w:szCs w:val="24"/>
        </w:rPr>
        <w:t xml:space="preserve"> </w:t>
      </w:r>
      <w:r w:rsidR="0085747A" w:rsidRPr="00B75F0E">
        <w:rPr>
          <w:rFonts w:ascii="Corbel" w:hAnsi="Corbel"/>
          <w:b/>
          <w:sz w:val="24"/>
          <w:szCs w:val="24"/>
        </w:rPr>
        <w:t>T</w:t>
      </w:r>
      <w:r w:rsidR="001D7B54" w:rsidRPr="00B75F0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75F0E">
        <w:rPr>
          <w:rFonts w:ascii="Corbel" w:hAnsi="Corbel"/>
          <w:sz w:val="24"/>
          <w:szCs w:val="24"/>
        </w:rPr>
        <w:t xml:space="preserve">  </w:t>
      </w:r>
    </w:p>
    <w:p w14:paraId="354943C8" w14:textId="77777777" w:rsidR="0085747A" w:rsidRPr="00B75F0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 xml:space="preserve">Problematyka wykładu </w:t>
      </w:r>
    </w:p>
    <w:p w14:paraId="56BA2C1E" w14:textId="77777777" w:rsidR="00675843" w:rsidRPr="00B75F0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924"/>
        <w:gridCol w:w="827"/>
      </w:tblGrid>
      <w:tr w:rsidR="00B75F0E" w:rsidRPr="00B75F0E" w14:paraId="2580BA67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FD1E" w14:textId="77777777" w:rsidR="0062227C" w:rsidRPr="00B75F0E" w:rsidRDefault="00622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13BC" w14:textId="77777777" w:rsidR="0062227C" w:rsidRPr="00B75F0E" w:rsidRDefault="00622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D0BE" w14:textId="77777777" w:rsidR="0062227C" w:rsidRPr="00B75F0E" w:rsidRDefault="00622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="00B75F0E" w:rsidRPr="00B75F0E" w14:paraId="20AE24DE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CFCB" w14:textId="77777777" w:rsidR="0062227C" w:rsidRPr="00B75F0E" w:rsidRDefault="0062227C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786F" w14:textId="6BDFD1F2" w:rsidR="0062227C" w:rsidRPr="00B75F0E" w:rsidRDefault="0062227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B75F0E">
              <w:rPr>
                <w:rFonts w:ascii="Corbel" w:eastAsia="Cambria" w:hAnsi="Corbel" w:cs="Calibri"/>
              </w:rPr>
              <w:t>Istota</w:t>
            </w:r>
            <w:r w:rsidR="0084091E" w:rsidRPr="00B75F0E">
              <w:rPr>
                <w:rFonts w:ascii="Corbel" w:eastAsia="Cambria" w:hAnsi="Corbel" w:cs="Calibri"/>
              </w:rPr>
              <w:t xml:space="preserve"> i pojęcie nieruchomości w prawie polskim; pojęcie</w:t>
            </w:r>
            <w:r w:rsidRPr="00B75F0E">
              <w:rPr>
                <w:rFonts w:ascii="Corbel" w:eastAsia="Cambria" w:hAnsi="Corbel" w:cs="Calibri"/>
              </w:rPr>
              <w:t xml:space="preserve"> gospodarki nieruchomościami i przesłanki prawnej regulacji zasad</w:t>
            </w:r>
            <w:r w:rsidR="0084091E" w:rsidRPr="00B75F0E">
              <w:rPr>
                <w:rFonts w:ascii="Corbel" w:eastAsia="Cambria" w:hAnsi="Corbel" w:cs="Calibri"/>
              </w:rPr>
              <w:t xml:space="preserve"> związanych z gospodarowaniem nieruchomości.</w:t>
            </w:r>
            <w:r w:rsidRPr="00B75F0E">
              <w:rPr>
                <w:rFonts w:ascii="Corbel" w:eastAsia="Cambria" w:hAnsi="Corbel" w:cs="Calibri"/>
              </w:rPr>
              <w:t xml:space="preserve">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46D" w14:textId="446C6056" w:rsidR="0062227C" w:rsidRPr="00B75F0E" w:rsidRDefault="003006BA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3</w:t>
            </w:r>
          </w:p>
        </w:tc>
      </w:tr>
      <w:tr w:rsidR="00B75F0E" w:rsidRPr="00B75F0E" w14:paraId="61049C04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F43" w14:textId="6B12D5A6" w:rsidR="00E46C62" w:rsidRPr="00B75F0E" w:rsidRDefault="00E46C62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2.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7FD5" w14:textId="2C716F9F" w:rsidR="00E46C62" w:rsidRPr="00B75F0E" w:rsidRDefault="00E46C62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Zasady ogólne związane z gospodarowaniem nieruchomościami stanowiącymi własność Skarbu Państwa oraz własność jednostek samorządu terytorialnego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6D6" w14:textId="7F2F1A68" w:rsidR="00E46C62" w:rsidRPr="00B75F0E" w:rsidRDefault="00E46C62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2</w:t>
            </w:r>
          </w:p>
        </w:tc>
      </w:tr>
      <w:tr w:rsidR="00B75F0E" w:rsidRPr="00B75F0E" w14:paraId="01642E97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9B78" w14:textId="35636B98" w:rsidR="30D88E35" w:rsidRDefault="30D88E35" w:rsidP="30D88E3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3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6C6B" w14:textId="32D84412" w:rsidR="0062227C" w:rsidRPr="00B75F0E" w:rsidRDefault="00E46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B75F0E">
              <w:rPr>
                <w:rFonts w:ascii="Corbel" w:eastAsia="Cambria" w:hAnsi="Corbel" w:cs="Calibri"/>
              </w:rPr>
              <w:t>Zasoby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A0F" w14:textId="6F467720" w:rsidR="0062227C" w:rsidRPr="00B75F0E" w:rsidRDefault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3428FC4E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5F2" w14:textId="1A36854D" w:rsidR="30D88E35" w:rsidRDefault="30D88E35" w:rsidP="30D88E3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4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5F2B" w14:textId="0C6D6B21" w:rsidR="0062227C" w:rsidRPr="00B75F0E" w:rsidRDefault="009F62E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B75F0E">
              <w:rPr>
                <w:rFonts w:ascii="Corbel" w:eastAsia="Cambria" w:hAnsi="Corbel" w:cs="Calibri"/>
              </w:rPr>
              <w:t>Oddawanie nieruchomości w trwały zarząd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894" w14:textId="42B17C3A" w:rsidR="0062227C" w:rsidRPr="00B75F0E" w:rsidRDefault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500F129C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B6E" w14:textId="44FCDEF6" w:rsidR="30D88E35" w:rsidRDefault="30D88E35" w:rsidP="30D88E3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5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6E4" w14:textId="0F5ADFB0" w:rsidR="00526A55" w:rsidRPr="00B75F0E" w:rsidRDefault="00526A55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Podziały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7FD" w14:textId="156E4410" w:rsidR="00526A55" w:rsidRPr="00B75F0E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2EF1C863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B8BA" w14:textId="6A005D92" w:rsidR="30D88E35" w:rsidRDefault="30D88E35" w:rsidP="30D88E3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6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20B6" w14:textId="7F7B1834" w:rsidR="00526A55" w:rsidRPr="00B75F0E" w:rsidRDefault="00526A55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  <w:bCs/>
              </w:rPr>
              <w:t>Scalanie i podział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F53" w14:textId="283EDCF5" w:rsidR="00526A55" w:rsidRPr="00B75F0E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6222EE63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F9BA" w14:textId="369DCF70" w:rsidR="30D88E35" w:rsidRDefault="30D88E35" w:rsidP="30D88E3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7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4E1" w14:textId="041C2920" w:rsidR="00526A55" w:rsidRPr="00B75F0E" w:rsidRDefault="00526A55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  <w:bCs/>
              </w:rPr>
              <w:t>Prawo pierwokupu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293" w14:textId="3C425512" w:rsidR="00526A55" w:rsidRPr="00B75F0E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14E521D6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50B7" w14:textId="1F8D0DCD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8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93C" w14:textId="6B894FB1" w:rsidR="00526A55" w:rsidRPr="00B75F0E" w:rsidRDefault="00526A55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  <w:bCs/>
              </w:rPr>
              <w:t xml:space="preserve">Wywłaszczanie nieruchomości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1E1" w14:textId="57C65D1E" w:rsidR="00526A55" w:rsidRPr="00B75F0E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0AA0121D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FFF" w14:textId="18E508A0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9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7A2A" w14:textId="0DBA39A6" w:rsidR="00526A55" w:rsidRPr="00B75F0E" w:rsidRDefault="00526A55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B75F0E">
              <w:rPr>
                <w:rFonts w:ascii="Corbel" w:eastAsia="Cambria" w:hAnsi="Corbel" w:cs="Calibri"/>
                <w:bCs/>
              </w:rPr>
              <w:t>Odszkodowania za wywłaszczone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E56" w14:textId="6FEF2FF9" w:rsidR="00526A55" w:rsidRPr="00B75F0E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4711A6BD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1C2" w14:textId="55196145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10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928" w14:textId="239AB33B" w:rsidR="00526A55" w:rsidRPr="00B75F0E" w:rsidRDefault="00526A55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B75F0E">
              <w:rPr>
                <w:rFonts w:ascii="Corbel" w:eastAsia="Cambria" w:hAnsi="Corbel" w:cs="Calibri"/>
                <w:bCs/>
              </w:rPr>
              <w:t>Zwrot wywłaszczonych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B16" w14:textId="461048C3" w:rsidR="00526A55" w:rsidRPr="00B75F0E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49626AB5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EBA" w14:textId="2DE6FD94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11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34C7" w14:textId="58C7AB00" w:rsidR="00526A55" w:rsidRPr="00B75F0E" w:rsidRDefault="003006BA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B75F0E">
              <w:rPr>
                <w:rFonts w:ascii="Corbel" w:eastAsia="Cambria" w:hAnsi="Corbel" w:cs="Calibri"/>
                <w:bCs/>
              </w:rPr>
              <w:t>Nadawanie uprawnień zawodowych rzeczoznawcom majątkowym i dokonywanie wpisów do centralnego rejestru oraz orzekanie w sprawach odpowiedzialności zawodowej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8678" w14:textId="5C478BC9" w:rsidR="00526A55" w:rsidRPr="00B75F0E" w:rsidRDefault="003006BA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B75F0E" w:rsidRPr="00B75F0E" w14:paraId="01DF4DE4" w14:textId="77777777" w:rsidTr="30D88E3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E37" w14:textId="0C6C4C06" w:rsidR="30D88E35" w:rsidRDefault="30D88E35" w:rsidP="30D88E3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30D88E35">
              <w:rPr>
                <w:rFonts w:ascii="Corbel" w:eastAsia="Corbel" w:hAnsi="Corbel" w:cs="Corbel"/>
                <w:color w:val="000000" w:themeColor="text1"/>
              </w:rPr>
              <w:t>12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7A4" w14:textId="0BFBF736" w:rsidR="00526A55" w:rsidRPr="00B75F0E" w:rsidRDefault="003006BA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B75F0E">
              <w:rPr>
                <w:rFonts w:ascii="Corbel" w:eastAsia="Cambria" w:hAnsi="Corbel" w:cs="Calibri"/>
                <w:bCs/>
              </w:rPr>
              <w:t>Nabywanie nieruchomości przez cudzoziemców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5B1D" w14:textId="3FCA8E90" w:rsidR="00526A55" w:rsidRPr="00B75F0E" w:rsidRDefault="003006BA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B75F0E">
              <w:rPr>
                <w:rFonts w:ascii="Corbel" w:eastAsia="Cambria" w:hAnsi="Corbel" w:cs="Calibri"/>
              </w:rPr>
              <w:t>1</w:t>
            </w:r>
          </w:p>
        </w:tc>
      </w:tr>
      <w:tr w:rsidR="003A20FB" w:rsidRPr="00B75F0E" w14:paraId="580F8678" w14:textId="77777777" w:rsidTr="30D88E35"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BF7" w14:textId="7D85F176" w:rsidR="003A20FB" w:rsidRPr="00B75F0E" w:rsidRDefault="003A20FB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/>
              </w:rPr>
            </w:pPr>
            <w:r w:rsidRPr="00B75F0E">
              <w:rPr>
                <w:rFonts w:ascii="Corbel" w:eastAsia="Cambria" w:hAnsi="Corbel" w:cs="Calibri"/>
                <w:b/>
              </w:rPr>
              <w:t>Suma: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814" w14:textId="432F5152" w:rsidR="003A20FB" w:rsidRPr="00B75F0E" w:rsidRDefault="003A20FB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  <w:b/>
              </w:rPr>
            </w:pPr>
            <w:r w:rsidRPr="00B75F0E">
              <w:rPr>
                <w:rFonts w:ascii="Corbel" w:eastAsia="Cambria" w:hAnsi="Corbel" w:cs="Calibri"/>
                <w:b/>
              </w:rPr>
              <w:t>15</w:t>
            </w:r>
          </w:p>
        </w:tc>
      </w:tr>
    </w:tbl>
    <w:p w14:paraId="256CD433" w14:textId="77777777" w:rsidR="0085747A" w:rsidRPr="00B75F0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157208" w14:textId="77777777" w:rsidR="0085747A" w:rsidRPr="00B75F0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75F0E">
        <w:rPr>
          <w:rFonts w:ascii="Corbel" w:hAnsi="Corbel"/>
          <w:sz w:val="24"/>
          <w:szCs w:val="24"/>
        </w:rPr>
        <w:t xml:space="preserve">, </w:t>
      </w:r>
      <w:r w:rsidRPr="00B75F0E">
        <w:rPr>
          <w:rFonts w:ascii="Corbel" w:hAnsi="Corbel"/>
          <w:sz w:val="24"/>
          <w:szCs w:val="24"/>
        </w:rPr>
        <w:t xml:space="preserve">zajęć praktycznych </w:t>
      </w:r>
    </w:p>
    <w:p w14:paraId="19DAF545" w14:textId="4701FF6C" w:rsidR="0085747A" w:rsidRPr="00B75F0E" w:rsidRDefault="00341FDE" w:rsidP="009C54AE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  <w:r w:rsidRPr="00B75F0E">
        <w:rPr>
          <w:rFonts w:ascii="Corbel" w:hAnsi="Corbel"/>
          <w:b w:val="0"/>
          <w:szCs w:val="24"/>
          <w:u w:val="single"/>
        </w:rPr>
        <w:t>NIE DOTYCZY</w:t>
      </w:r>
    </w:p>
    <w:p w14:paraId="39176353" w14:textId="77777777" w:rsidR="003A20FB" w:rsidRPr="00B75F0E" w:rsidRDefault="003A20F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01FC7" w14:textId="77777777" w:rsidR="0085747A" w:rsidRPr="00B75F0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>3.4 Metody dydaktyczne</w:t>
      </w:r>
      <w:r w:rsidRPr="00B75F0E">
        <w:rPr>
          <w:rFonts w:ascii="Corbel" w:hAnsi="Corbel"/>
          <w:b w:val="0"/>
          <w:smallCaps w:val="0"/>
          <w:szCs w:val="24"/>
        </w:rPr>
        <w:t xml:space="preserve"> </w:t>
      </w:r>
    </w:p>
    <w:p w14:paraId="1FCFC241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A8F5A9" w14:textId="597B0B39" w:rsidR="00D757A4" w:rsidRPr="00B75F0E" w:rsidRDefault="003A20FB" w:rsidP="003A20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4E8B6F71">
        <w:rPr>
          <w:rFonts w:ascii="Corbel" w:hAnsi="Corbel"/>
          <w:b w:val="0"/>
          <w:smallCaps w:val="0"/>
        </w:rPr>
        <w:t xml:space="preserve">Wykład: </w:t>
      </w:r>
      <w:r w:rsidR="00046B86" w:rsidRPr="4E8B6F71">
        <w:rPr>
          <w:rFonts w:ascii="Corbel" w:hAnsi="Corbel"/>
          <w:b w:val="0"/>
          <w:smallCaps w:val="0"/>
        </w:rPr>
        <w:t xml:space="preserve">wykład, </w:t>
      </w:r>
      <w:r w:rsidRPr="4E8B6F71">
        <w:rPr>
          <w:rFonts w:ascii="Corbel" w:hAnsi="Corbel"/>
          <w:b w:val="0"/>
          <w:smallCaps w:val="0"/>
        </w:rPr>
        <w:t>wykład z prezentacją multimedialną,</w:t>
      </w:r>
      <w:r w:rsidRPr="4E8B6F71">
        <w:rPr>
          <w:rFonts w:ascii="Calibri" w:hAnsi="Calibri"/>
          <w:b w:val="0"/>
          <w:smallCaps w:val="0"/>
          <w:sz w:val="22"/>
        </w:rPr>
        <w:t xml:space="preserve"> </w:t>
      </w:r>
      <w:r w:rsidRPr="4E8B6F71">
        <w:rPr>
          <w:rFonts w:ascii="Corbel" w:hAnsi="Corbel"/>
          <w:b w:val="0"/>
          <w:smallCaps w:val="0"/>
        </w:rPr>
        <w:t>metody kształcenia na odległość</w:t>
      </w:r>
    </w:p>
    <w:p w14:paraId="37434F65" w14:textId="77777777" w:rsidR="00E960BB" w:rsidRPr="00B75F0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9AB90" w14:textId="77777777" w:rsidR="0085747A" w:rsidRPr="00B75F0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4. </w:t>
      </w:r>
      <w:r w:rsidR="0085747A" w:rsidRPr="00B75F0E">
        <w:rPr>
          <w:rFonts w:ascii="Corbel" w:hAnsi="Corbel"/>
          <w:smallCaps w:val="0"/>
          <w:szCs w:val="24"/>
        </w:rPr>
        <w:t>METODY I KRYTERIA OCENY</w:t>
      </w:r>
      <w:r w:rsidR="009F4610" w:rsidRPr="00B75F0E">
        <w:rPr>
          <w:rFonts w:ascii="Corbel" w:hAnsi="Corbel"/>
          <w:smallCaps w:val="0"/>
          <w:szCs w:val="24"/>
        </w:rPr>
        <w:t xml:space="preserve"> </w:t>
      </w:r>
    </w:p>
    <w:p w14:paraId="21476CEF" w14:textId="77777777" w:rsidR="00923D7D" w:rsidRPr="00B75F0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2ADA73" w14:textId="77777777" w:rsidR="0085747A" w:rsidRPr="00B75F0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75F0E">
        <w:rPr>
          <w:rFonts w:ascii="Corbel" w:hAnsi="Corbel"/>
          <w:smallCaps w:val="0"/>
          <w:szCs w:val="24"/>
        </w:rPr>
        <w:t>uczenia się</w:t>
      </w:r>
    </w:p>
    <w:p w14:paraId="230B4E83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75F0E" w:rsidRPr="00B75F0E" w14:paraId="1AAB54C2" w14:textId="77777777" w:rsidTr="30D88E35">
        <w:tc>
          <w:tcPr>
            <w:tcW w:w="1962" w:type="dxa"/>
            <w:vAlign w:val="center"/>
          </w:tcPr>
          <w:p w14:paraId="03CFBE2D" w14:textId="77777777" w:rsidR="0085747A" w:rsidRPr="00B75F0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BF7BDE" w14:textId="77777777" w:rsidR="0085747A" w:rsidRPr="00B75F0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3FFE456" w14:textId="77777777" w:rsidR="0085747A" w:rsidRPr="00B75F0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B75F0E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E7BEA3" w14:textId="77777777" w:rsidR="00923D7D" w:rsidRPr="00B75F0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8955BE" w14:textId="77777777" w:rsidR="0085747A" w:rsidRPr="00B75F0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75F0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75F0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5F0E" w:rsidRPr="00B75F0E" w14:paraId="095615D0" w14:textId="77777777" w:rsidTr="30D88E35">
        <w:tc>
          <w:tcPr>
            <w:tcW w:w="1962" w:type="dxa"/>
          </w:tcPr>
          <w:p w14:paraId="6A95E863" w14:textId="6624A983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EK_01</w:t>
            </w:r>
          </w:p>
        </w:tc>
        <w:tc>
          <w:tcPr>
            <w:tcW w:w="5441" w:type="dxa"/>
          </w:tcPr>
          <w:p w14:paraId="4AC77BF2" w14:textId="5868701B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1EAD765" w14:textId="133160E0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66F9AB9A" w14:textId="77777777" w:rsidTr="30D88E35">
        <w:tc>
          <w:tcPr>
            <w:tcW w:w="1962" w:type="dxa"/>
          </w:tcPr>
          <w:p w14:paraId="159B06EB" w14:textId="0BAD2DD9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EK_02</w:t>
            </w:r>
          </w:p>
        </w:tc>
        <w:tc>
          <w:tcPr>
            <w:tcW w:w="5441" w:type="dxa"/>
          </w:tcPr>
          <w:p w14:paraId="132490FA" w14:textId="7589320B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CDA8A54" w14:textId="40EF1EAA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3D6A1986" w14:textId="77777777" w:rsidTr="30D88E35">
        <w:tc>
          <w:tcPr>
            <w:tcW w:w="1962" w:type="dxa"/>
          </w:tcPr>
          <w:p w14:paraId="0F528E85" w14:textId="4633C8DB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EK_03</w:t>
            </w:r>
          </w:p>
        </w:tc>
        <w:tc>
          <w:tcPr>
            <w:tcW w:w="5441" w:type="dxa"/>
          </w:tcPr>
          <w:p w14:paraId="14B43730" w14:textId="5821D783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0B5E6F4" w14:textId="4D9ADB71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3722AEA0" w14:textId="77777777" w:rsidTr="30D88E35">
        <w:tc>
          <w:tcPr>
            <w:tcW w:w="1962" w:type="dxa"/>
          </w:tcPr>
          <w:p w14:paraId="6C3D0DBD" w14:textId="5E91875A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EK_04</w:t>
            </w:r>
          </w:p>
        </w:tc>
        <w:tc>
          <w:tcPr>
            <w:tcW w:w="5441" w:type="dxa"/>
          </w:tcPr>
          <w:p w14:paraId="67B6405F" w14:textId="01B0F2E3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55D06795" w14:textId="2CF35F2F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02FB63B6" w14:textId="77777777" w:rsidTr="30D88E35">
        <w:tc>
          <w:tcPr>
            <w:tcW w:w="1962" w:type="dxa"/>
          </w:tcPr>
          <w:p w14:paraId="4A8DA9EB" w14:textId="1C8DC2ED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EK_05</w:t>
            </w:r>
          </w:p>
        </w:tc>
        <w:tc>
          <w:tcPr>
            <w:tcW w:w="5441" w:type="dxa"/>
          </w:tcPr>
          <w:p w14:paraId="35C2651A" w14:textId="6D69CE00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DAD78AC" w14:textId="188B8CA6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496E93C1" w14:textId="77777777" w:rsidTr="30D88E35">
        <w:tc>
          <w:tcPr>
            <w:tcW w:w="1962" w:type="dxa"/>
          </w:tcPr>
          <w:p w14:paraId="7CA3C8B0" w14:textId="4B1D82E7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EK_06</w:t>
            </w:r>
          </w:p>
        </w:tc>
        <w:tc>
          <w:tcPr>
            <w:tcW w:w="5441" w:type="dxa"/>
          </w:tcPr>
          <w:p w14:paraId="44615ED3" w14:textId="6F7CD8B4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67FA1C9" w14:textId="13CA9237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663AAD31" w14:textId="77777777" w:rsidTr="30D88E35">
        <w:tc>
          <w:tcPr>
            <w:tcW w:w="1962" w:type="dxa"/>
          </w:tcPr>
          <w:p w14:paraId="2024BB07" w14:textId="0D9F0A98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EK_07</w:t>
            </w:r>
          </w:p>
        </w:tc>
        <w:tc>
          <w:tcPr>
            <w:tcW w:w="5441" w:type="dxa"/>
          </w:tcPr>
          <w:p w14:paraId="7802C85B" w14:textId="36A4D196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1DCD40C6" w14:textId="16D6BBE5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53FC7470" w14:textId="77777777" w:rsidTr="30D88E35">
        <w:tc>
          <w:tcPr>
            <w:tcW w:w="1962" w:type="dxa"/>
          </w:tcPr>
          <w:p w14:paraId="7B82E244" w14:textId="2D1D68C5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EK_08</w:t>
            </w:r>
          </w:p>
        </w:tc>
        <w:tc>
          <w:tcPr>
            <w:tcW w:w="5441" w:type="dxa"/>
          </w:tcPr>
          <w:p w14:paraId="7DBC329C" w14:textId="6E1B06BC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37EE81F5" w14:textId="52C8E563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6613D1B8" w14:textId="77777777" w:rsidTr="30D88E35">
        <w:tc>
          <w:tcPr>
            <w:tcW w:w="1962" w:type="dxa"/>
          </w:tcPr>
          <w:p w14:paraId="262828A1" w14:textId="3F21D07A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EK_09</w:t>
            </w:r>
          </w:p>
        </w:tc>
        <w:tc>
          <w:tcPr>
            <w:tcW w:w="5441" w:type="dxa"/>
          </w:tcPr>
          <w:p w14:paraId="79162FE0" w14:textId="75B9758B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337931E" w14:textId="592B70BE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2D0A41C5" w14:textId="77777777" w:rsidTr="30D88E35">
        <w:tc>
          <w:tcPr>
            <w:tcW w:w="1962" w:type="dxa"/>
          </w:tcPr>
          <w:p w14:paraId="7F023A83" w14:textId="40DBD45E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EK_10</w:t>
            </w:r>
          </w:p>
        </w:tc>
        <w:tc>
          <w:tcPr>
            <w:tcW w:w="5441" w:type="dxa"/>
          </w:tcPr>
          <w:p w14:paraId="4C2F76C6" w14:textId="626A9646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53EC5874" w14:textId="594D74F1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1FBFAAFD" w14:textId="77777777" w:rsidTr="30D88E35">
        <w:tc>
          <w:tcPr>
            <w:tcW w:w="1962" w:type="dxa"/>
          </w:tcPr>
          <w:p w14:paraId="3B98AF82" w14:textId="649B5904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EK_11</w:t>
            </w:r>
          </w:p>
        </w:tc>
        <w:tc>
          <w:tcPr>
            <w:tcW w:w="5441" w:type="dxa"/>
          </w:tcPr>
          <w:p w14:paraId="5BAB7861" w14:textId="4A794346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5C360737" w14:textId="2504670C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6DC79C59" w14:textId="77777777" w:rsidTr="30D88E35">
        <w:tc>
          <w:tcPr>
            <w:tcW w:w="1962" w:type="dxa"/>
          </w:tcPr>
          <w:p w14:paraId="256B9CDB" w14:textId="049539BB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EK_12</w:t>
            </w:r>
          </w:p>
        </w:tc>
        <w:tc>
          <w:tcPr>
            <w:tcW w:w="5441" w:type="dxa"/>
          </w:tcPr>
          <w:p w14:paraId="50C45FAA" w14:textId="399657B4" w:rsidR="00FE71FC" w:rsidRPr="00B75F0E" w:rsidRDefault="0094731F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1896D720" w14:textId="34F20356" w:rsidR="00FE71FC" w:rsidRPr="00B75F0E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B75F0E" w:rsidRPr="00B75F0E" w14:paraId="76858CB5" w14:textId="77777777" w:rsidTr="30D88E35">
        <w:tc>
          <w:tcPr>
            <w:tcW w:w="1962" w:type="dxa"/>
          </w:tcPr>
          <w:p w14:paraId="715D4532" w14:textId="467135F2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lastRenderedPageBreak/>
              <w:t>EK_13</w:t>
            </w:r>
          </w:p>
        </w:tc>
        <w:tc>
          <w:tcPr>
            <w:tcW w:w="5441" w:type="dxa"/>
          </w:tcPr>
          <w:p w14:paraId="4576B96B" w14:textId="129C6713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6B41B3B" w14:textId="4376DB20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94731F" w:rsidRPr="00B75F0E" w14:paraId="09593E57" w14:textId="77777777" w:rsidTr="30D88E35">
        <w:tc>
          <w:tcPr>
            <w:tcW w:w="1962" w:type="dxa"/>
          </w:tcPr>
          <w:p w14:paraId="244D3F11" w14:textId="2B521E9B" w:rsidR="30D88E35" w:rsidRDefault="30D88E35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EK_14</w:t>
            </w:r>
          </w:p>
        </w:tc>
        <w:tc>
          <w:tcPr>
            <w:tcW w:w="5441" w:type="dxa"/>
          </w:tcPr>
          <w:p w14:paraId="453B7333" w14:textId="2D38AC36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14BF48D1" w14:textId="41C12F25" w:rsidR="0094731F" w:rsidRPr="00B75F0E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30D88E35" w14:paraId="5F3601AD" w14:textId="77777777" w:rsidTr="30D88E35">
        <w:trPr>
          <w:trHeight w:val="300"/>
        </w:trPr>
        <w:tc>
          <w:tcPr>
            <w:tcW w:w="1962" w:type="dxa"/>
          </w:tcPr>
          <w:p w14:paraId="27E87747" w14:textId="62479AD7" w:rsidR="2B001AE4" w:rsidRDefault="2B001AE4" w:rsidP="30D88E3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 w:val="23"/>
                <w:szCs w:val="23"/>
              </w:rPr>
            </w:pPr>
            <w:r w:rsidRPr="30D88E35">
              <w:rPr>
                <w:rFonts w:ascii="Corbel" w:eastAsia="Corbel" w:hAnsi="Corbel" w:cs="Corbel"/>
                <w:b w:val="0"/>
                <w:color w:val="000000" w:themeColor="text1"/>
                <w:sz w:val="23"/>
                <w:szCs w:val="23"/>
              </w:rPr>
              <w:t>EK_15</w:t>
            </w:r>
          </w:p>
        </w:tc>
        <w:tc>
          <w:tcPr>
            <w:tcW w:w="5441" w:type="dxa"/>
          </w:tcPr>
          <w:p w14:paraId="194236D8" w14:textId="2D38AC36" w:rsidR="30D88E35" w:rsidRDefault="30D88E35" w:rsidP="30D88E3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D88E35">
              <w:rPr>
                <w:rFonts w:ascii="Corbel" w:hAnsi="Corbel"/>
                <w:b w:val="0"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D23253D" w14:textId="41C12F25" w:rsidR="30D88E35" w:rsidRDefault="30D88E35" w:rsidP="30D88E3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D88E35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</w:tbl>
    <w:p w14:paraId="2DAF642A" w14:textId="77777777" w:rsidR="00923D7D" w:rsidRPr="00B75F0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A26312" w14:textId="77777777" w:rsidR="0085747A" w:rsidRPr="00B75F0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4.2 </w:t>
      </w:r>
      <w:r w:rsidR="0085747A" w:rsidRPr="00B75F0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75F0E">
        <w:rPr>
          <w:rFonts w:ascii="Corbel" w:hAnsi="Corbel"/>
          <w:smallCaps w:val="0"/>
          <w:szCs w:val="24"/>
        </w:rPr>
        <w:t xml:space="preserve"> </w:t>
      </w:r>
    </w:p>
    <w:p w14:paraId="3CBF6BC7" w14:textId="77777777" w:rsidR="00923D7D" w:rsidRPr="00B75F0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75F0E" w14:paraId="534196A8" w14:textId="77777777" w:rsidTr="00923D7D">
        <w:tc>
          <w:tcPr>
            <w:tcW w:w="9670" w:type="dxa"/>
          </w:tcPr>
          <w:p w14:paraId="67866C9E" w14:textId="77777777" w:rsidR="00FE71FC" w:rsidRPr="00B75F0E" w:rsidRDefault="00FE71FC" w:rsidP="00FE71FC">
            <w:pPr>
              <w:pStyle w:val="Punktygwne"/>
              <w:spacing w:before="0" w:after="0"/>
              <w:jc w:val="both"/>
            </w:pPr>
            <w:r w:rsidRPr="00B75F0E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14:paraId="3C683522" w14:textId="77777777" w:rsidR="0085747A" w:rsidRPr="00B75F0E" w:rsidRDefault="00FE71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14:paraId="750638AB" w14:textId="27CAC578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DO EGZAMINU</w:t>
            </w:r>
            <w:r w:rsidR="007632A0"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STOSUJE SIĘ PRZELICZNIK ZA ODPOWIEDNI PROCENT UZYSKANYCH PUNKTÓW: </w:t>
            </w:r>
          </w:p>
          <w:p w14:paraId="0AB8FF72" w14:textId="77777777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762C6DAF" w14:textId="77777777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14:paraId="2178D866" w14:textId="77777777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14:paraId="3412846B" w14:textId="77777777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456EBBA9" w14:textId="77777777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- 81% -  90% - DOBRY PLUS,</w:t>
            </w:r>
          </w:p>
          <w:p w14:paraId="6A9AE49F" w14:textId="4422247A" w:rsidR="00ED0340" w:rsidRPr="00B75F0E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- 91% -  100% - BARDZO DOBRY.</w:t>
            </w:r>
          </w:p>
        </w:tc>
      </w:tr>
    </w:tbl>
    <w:p w14:paraId="163D7E48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3C10" w14:textId="77777777" w:rsidR="009F4610" w:rsidRPr="00B75F0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75F0E">
        <w:rPr>
          <w:rFonts w:ascii="Corbel" w:hAnsi="Corbel"/>
          <w:b/>
          <w:sz w:val="24"/>
          <w:szCs w:val="24"/>
        </w:rPr>
        <w:t xml:space="preserve">5. </w:t>
      </w:r>
      <w:r w:rsidR="00C61DC5" w:rsidRPr="00B75F0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671C96" w14:textId="77777777" w:rsidR="0085747A" w:rsidRPr="00B75F0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75F0E" w:rsidRPr="00B75F0E" w14:paraId="2D4EBBB0" w14:textId="77777777" w:rsidTr="30D88E35">
        <w:tc>
          <w:tcPr>
            <w:tcW w:w="4902" w:type="dxa"/>
            <w:vAlign w:val="center"/>
          </w:tcPr>
          <w:p w14:paraId="2AC07A1D" w14:textId="77777777" w:rsidR="0085747A" w:rsidRPr="00B75F0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75F0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75F0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5197949" w14:textId="77777777" w:rsidR="0085747A" w:rsidRPr="00B75F0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75F0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75F0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75F0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75F0E" w:rsidRPr="00B75F0E" w14:paraId="256F7E77" w14:textId="77777777" w:rsidTr="30D88E35">
        <w:tc>
          <w:tcPr>
            <w:tcW w:w="4902" w:type="dxa"/>
          </w:tcPr>
          <w:p w14:paraId="4083246E" w14:textId="165319F2" w:rsidR="001F5DF4" w:rsidRPr="00B75F0E" w:rsidRDefault="77732526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0D88E35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</w:tcPr>
          <w:p w14:paraId="714B57A4" w14:textId="4691E1AE" w:rsidR="001F5DF4" w:rsidRPr="00B75F0E" w:rsidRDefault="4EBAD0B6" w:rsidP="001F5DF4">
            <w:pPr>
              <w:pStyle w:val="Akapitzlist"/>
              <w:spacing w:after="120" w:line="240" w:lineRule="auto"/>
              <w:ind w:left="0"/>
            </w:pPr>
            <w:r w:rsidRPr="4E8B6F71">
              <w:rPr>
                <w:rFonts w:ascii="Corbel" w:hAnsi="Corbel"/>
              </w:rPr>
              <w:t xml:space="preserve">15 godz. </w:t>
            </w:r>
          </w:p>
          <w:p w14:paraId="02197378" w14:textId="2B3A7416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75F0E" w:rsidRPr="00B75F0E" w14:paraId="28E42728" w14:textId="77777777" w:rsidTr="30D88E35">
        <w:tc>
          <w:tcPr>
            <w:tcW w:w="4902" w:type="dxa"/>
          </w:tcPr>
          <w:p w14:paraId="58A12552" w14:textId="6451FA3C" w:rsidR="001F5DF4" w:rsidRPr="00B75F0E" w:rsidRDefault="77732526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0D88E3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281CFEB" w:rsidRPr="30D88E3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BFF5C4" w14:textId="39218E8F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34428F5" w14:textId="5766E0A2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B75F0E" w:rsidRPr="00B75F0E" w14:paraId="018C2E86" w14:textId="77777777" w:rsidTr="30D88E35">
        <w:tc>
          <w:tcPr>
            <w:tcW w:w="4902" w:type="dxa"/>
          </w:tcPr>
          <w:p w14:paraId="31808A52" w14:textId="77777777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F48795" w14:textId="2B474841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6024E8C" w14:textId="2AEF4390" w:rsidR="001F5DF4" w:rsidRPr="00B75F0E" w:rsidRDefault="0094731F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9</w:t>
            </w:r>
            <w:r w:rsidR="00AB143F" w:rsidRPr="00B75F0E">
              <w:rPr>
                <w:rFonts w:ascii="Corbel" w:hAnsi="Corbel"/>
                <w:sz w:val="24"/>
                <w:szCs w:val="24"/>
              </w:rPr>
              <w:t>5</w:t>
            </w:r>
            <w:r w:rsidR="001F5DF4" w:rsidRPr="00B75F0E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B75F0E" w:rsidRPr="00B75F0E" w14:paraId="1D02EEFB" w14:textId="77777777" w:rsidTr="30D88E35">
        <w:tc>
          <w:tcPr>
            <w:tcW w:w="4902" w:type="dxa"/>
          </w:tcPr>
          <w:p w14:paraId="79E1801A" w14:textId="401956D8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AFC52D7" w14:textId="5330F621" w:rsidR="001F5DF4" w:rsidRPr="00B75F0E" w:rsidRDefault="4EBAD0B6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8B6F71">
              <w:rPr>
                <w:rFonts w:ascii="Corbel" w:hAnsi="Corbel"/>
                <w:sz w:val="24"/>
                <w:szCs w:val="24"/>
              </w:rPr>
              <w:t xml:space="preserve">112 </w:t>
            </w:r>
          </w:p>
        </w:tc>
      </w:tr>
      <w:tr w:rsidR="00B75F0E" w:rsidRPr="00B75F0E" w14:paraId="093E2AD5" w14:textId="77777777" w:rsidTr="30D88E35">
        <w:tc>
          <w:tcPr>
            <w:tcW w:w="4902" w:type="dxa"/>
          </w:tcPr>
          <w:p w14:paraId="1496C3BD" w14:textId="1AD6EA60" w:rsidR="001F5DF4" w:rsidRPr="00B75F0E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6DFF81B" w14:textId="6D269C4D" w:rsidR="001F5DF4" w:rsidRPr="00B75F0E" w:rsidRDefault="4EBAD0B6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8B6F71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14:paraId="30FDED25" w14:textId="77777777" w:rsidR="0085747A" w:rsidRPr="00B75F0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75F0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75F0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7F6E06" w14:textId="77777777" w:rsidR="003E1941" w:rsidRPr="00B75F0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C9DE4" w14:textId="77777777" w:rsidR="0085747A" w:rsidRPr="00B75F0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6. </w:t>
      </w:r>
      <w:r w:rsidR="0085747A" w:rsidRPr="00B75F0E">
        <w:rPr>
          <w:rFonts w:ascii="Corbel" w:hAnsi="Corbel"/>
          <w:smallCaps w:val="0"/>
          <w:szCs w:val="24"/>
        </w:rPr>
        <w:t>PRAKTYKI ZAWO</w:t>
      </w:r>
      <w:r w:rsidR="009D3F3B" w:rsidRPr="00B75F0E">
        <w:rPr>
          <w:rFonts w:ascii="Corbel" w:hAnsi="Corbel"/>
          <w:smallCaps w:val="0"/>
          <w:szCs w:val="24"/>
        </w:rPr>
        <w:t>DOWE W RAMACH PRZEDMIOTU</w:t>
      </w:r>
    </w:p>
    <w:p w14:paraId="58321921" w14:textId="77777777" w:rsidR="0085747A" w:rsidRPr="00B75F0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75F0E" w:rsidRPr="00B75F0E" w14:paraId="6A6206F6" w14:textId="77777777" w:rsidTr="0071620A">
        <w:trPr>
          <w:trHeight w:val="397"/>
        </w:trPr>
        <w:tc>
          <w:tcPr>
            <w:tcW w:w="3544" w:type="dxa"/>
          </w:tcPr>
          <w:p w14:paraId="14FAF702" w14:textId="77777777" w:rsidR="0085747A" w:rsidRPr="00B75F0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E2D067" w14:textId="1B42FAF6" w:rsidR="0085747A" w:rsidRPr="00B75F0E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B75F0E" w14:paraId="4F558F77" w14:textId="77777777" w:rsidTr="0071620A">
        <w:trPr>
          <w:trHeight w:val="397"/>
        </w:trPr>
        <w:tc>
          <w:tcPr>
            <w:tcW w:w="3544" w:type="dxa"/>
          </w:tcPr>
          <w:p w14:paraId="4DB1FBD6" w14:textId="77777777" w:rsidR="0085747A" w:rsidRPr="00B75F0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170CDF" w14:textId="5496ACAF" w:rsidR="0085747A" w:rsidRPr="00B75F0E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06DBADF" w14:textId="77777777" w:rsidR="003E1941" w:rsidRPr="00B75F0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FBF8F" w14:textId="4E44B102" w:rsidR="30D88E35" w:rsidRDefault="30D88E35">
      <w:r>
        <w:br w:type="page"/>
      </w:r>
    </w:p>
    <w:p w14:paraId="2CA6D368" w14:textId="77777777" w:rsidR="0085747A" w:rsidRPr="00B75F0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75F0E">
        <w:rPr>
          <w:rFonts w:ascii="Corbel" w:hAnsi="Corbel"/>
          <w:smallCaps w:val="0"/>
          <w:szCs w:val="24"/>
        </w:rPr>
        <w:t>LITERATURA</w:t>
      </w:r>
      <w:r w:rsidRPr="00B75F0E">
        <w:rPr>
          <w:rFonts w:ascii="Corbel" w:hAnsi="Corbel"/>
          <w:smallCaps w:val="0"/>
          <w:szCs w:val="24"/>
        </w:rPr>
        <w:t xml:space="preserve"> </w:t>
      </w:r>
    </w:p>
    <w:p w14:paraId="170900D2" w14:textId="77777777" w:rsidR="00675843" w:rsidRPr="00B75F0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5F0E" w:rsidRPr="00B75F0E" w14:paraId="43415488" w14:textId="77777777" w:rsidTr="4E8B6F71">
        <w:trPr>
          <w:trHeight w:val="397"/>
        </w:trPr>
        <w:tc>
          <w:tcPr>
            <w:tcW w:w="7513" w:type="dxa"/>
          </w:tcPr>
          <w:p w14:paraId="57649D55" w14:textId="77777777" w:rsidR="0085747A" w:rsidRPr="00B75F0E" w:rsidRDefault="0085747A" w:rsidP="4E8B6F7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E8B6F7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6B52D1F" w14:textId="6990D699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5646F2" w14:textId="632E1FD3" w:rsidR="001F5DF4" w:rsidRPr="00B75F0E" w:rsidRDefault="003079C0" w:rsidP="00757E9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M. Wierzbowski (red.), </w:t>
            </w:r>
            <w:r w:rsidRPr="00B75F0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administracyjne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, Wyd.1</w:t>
            </w:r>
            <w:r w:rsidR="00C02120" w:rsidRPr="00B75F0E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r w:rsidR="00C02120" w:rsidRPr="00B75F0E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C02120" w:rsidRPr="00B75F0E"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  <w:p w14:paraId="7B87C707" w14:textId="57680A39" w:rsidR="00770E6A" w:rsidRPr="00B75F0E" w:rsidRDefault="00770E6A" w:rsidP="00770E6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B75F0E">
              <w:rPr>
                <w:rFonts w:ascii="Corbel" w:hAnsi="Corbel"/>
                <w:b w:val="0"/>
                <w:smallCaps w:val="0"/>
                <w:szCs w:val="24"/>
              </w:rPr>
              <w:t>Duniewska</w:t>
            </w:r>
            <w:proofErr w:type="spellEnd"/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, B. Jaworska-Dębska, E. Olejniczak-Szałowska, M. </w:t>
            </w:r>
            <w:proofErr w:type="spellStart"/>
            <w:r w:rsidRPr="00B75F0E">
              <w:rPr>
                <w:rFonts w:ascii="Corbel" w:hAnsi="Corbel"/>
                <w:b w:val="0"/>
                <w:smallCaps w:val="0"/>
                <w:szCs w:val="24"/>
              </w:rPr>
              <w:t>Stahl</w:t>
            </w:r>
            <w:proofErr w:type="spellEnd"/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75F0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administracyjne materialne,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Wyd. 3, Wydawnictwo Wolters Kluwer, Warszawa 2020</w:t>
            </w:r>
          </w:p>
          <w:p w14:paraId="4F712911" w14:textId="0FAB1D57" w:rsidR="00C02120" w:rsidRPr="00B75F0E" w:rsidRDefault="00757E98" w:rsidP="00ED03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</w:t>
            </w:r>
            <w:proofErr w:type="spellStart"/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>Durzyńska</w:t>
            </w:r>
            <w:proofErr w:type="spellEnd"/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 w:rsidRPr="00B75F0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Podział nieruchomości,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Wyd. 2, Wydawnictwo Wolters Kluwer, Warszawa 2021</w:t>
            </w:r>
          </w:p>
        </w:tc>
      </w:tr>
      <w:tr w:rsidR="0085747A" w:rsidRPr="00B75F0E" w14:paraId="1964EF22" w14:textId="77777777" w:rsidTr="4E8B6F71">
        <w:trPr>
          <w:trHeight w:val="397"/>
        </w:trPr>
        <w:tc>
          <w:tcPr>
            <w:tcW w:w="7513" w:type="dxa"/>
          </w:tcPr>
          <w:p w14:paraId="32B42C51" w14:textId="77777777" w:rsidR="0085747A" w:rsidRPr="00B75F0E" w:rsidRDefault="0085747A" w:rsidP="4E8B6F7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E8B6F7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096A77" w14:textId="46EBE9C7" w:rsidR="4E8B6F71" w:rsidRDefault="4E8B6F71" w:rsidP="4E8B6F7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3611F09" w14:textId="77777777" w:rsidR="00757E98" w:rsidRPr="00B75F0E" w:rsidRDefault="00757E98" w:rsidP="00757E9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R. Strzelczyk, </w:t>
            </w:r>
            <w:r w:rsidRPr="00B75F0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nieruchomości, </w:t>
            </w: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>Wyd. 6, Wydawnictwo C.H. Beck, Warszawa 2019</w:t>
            </w:r>
          </w:p>
          <w:p w14:paraId="3C54B9B3" w14:textId="2E10539F" w:rsidR="00757E98" w:rsidRPr="00B75F0E" w:rsidRDefault="00757E98" w:rsidP="00757E9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E. Bończak-Kucharczyk, </w:t>
            </w:r>
            <w:r w:rsidRPr="00B75F0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Ustawa o gospodarce nieruchomościami. Komentarz, </w:t>
            </w: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>Wyd. 6, Wydawnictwo Wolters Kluwer, Warszawa 2020</w:t>
            </w:r>
          </w:p>
        </w:tc>
      </w:tr>
    </w:tbl>
    <w:p w14:paraId="50369C6E" w14:textId="77777777" w:rsidR="0085747A" w:rsidRPr="00B75F0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1C00D3" w14:textId="77777777" w:rsidR="0085747A" w:rsidRPr="00B75F0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5888D2" w14:textId="77777777" w:rsidR="0085747A" w:rsidRPr="00B7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75F0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7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D61A7" w14:textId="77777777" w:rsidR="00F56B20" w:rsidRDefault="00F56B20" w:rsidP="00C16ABF">
      <w:pPr>
        <w:spacing w:after="0" w:line="240" w:lineRule="auto"/>
      </w:pPr>
      <w:r>
        <w:separator/>
      </w:r>
    </w:p>
  </w:endnote>
  <w:endnote w:type="continuationSeparator" w:id="0">
    <w:p w14:paraId="260A93A1" w14:textId="77777777" w:rsidR="00F56B20" w:rsidRDefault="00F56B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1CE20" w14:textId="77777777" w:rsidR="00F56B20" w:rsidRDefault="00F56B20" w:rsidP="00C16ABF">
      <w:pPr>
        <w:spacing w:after="0" w:line="240" w:lineRule="auto"/>
      </w:pPr>
      <w:r>
        <w:separator/>
      </w:r>
    </w:p>
  </w:footnote>
  <w:footnote w:type="continuationSeparator" w:id="0">
    <w:p w14:paraId="125E1C0B" w14:textId="77777777" w:rsidR="00F56B20" w:rsidRDefault="00F56B20" w:rsidP="00C16ABF">
      <w:pPr>
        <w:spacing w:after="0" w:line="240" w:lineRule="auto"/>
      </w:pPr>
      <w:r>
        <w:continuationSeparator/>
      </w:r>
    </w:p>
  </w:footnote>
  <w:footnote w:id="1">
    <w:p w14:paraId="315962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90E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D657B"/>
    <w:rsid w:val="001D7B54"/>
    <w:rsid w:val="001E0209"/>
    <w:rsid w:val="001F2CA2"/>
    <w:rsid w:val="001F5DF4"/>
    <w:rsid w:val="002144C0"/>
    <w:rsid w:val="00220578"/>
    <w:rsid w:val="0022477D"/>
    <w:rsid w:val="002278A9"/>
    <w:rsid w:val="002336F9"/>
    <w:rsid w:val="0024028F"/>
    <w:rsid w:val="002423A1"/>
    <w:rsid w:val="00244ABC"/>
    <w:rsid w:val="00281FF2"/>
    <w:rsid w:val="002857DE"/>
    <w:rsid w:val="00291567"/>
    <w:rsid w:val="00296A4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1FDE"/>
    <w:rsid w:val="00346FE9"/>
    <w:rsid w:val="0034759A"/>
    <w:rsid w:val="003503F6"/>
    <w:rsid w:val="003530DD"/>
    <w:rsid w:val="00363F78"/>
    <w:rsid w:val="00382994"/>
    <w:rsid w:val="003A0A5B"/>
    <w:rsid w:val="003A1176"/>
    <w:rsid w:val="003A20FB"/>
    <w:rsid w:val="003B7EA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883"/>
    <w:rsid w:val="004F55A3"/>
    <w:rsid w:val="0050496F"/>
    <w:rsid w:val="00513B6F"/>
    <w:rsid w:val="00517C63"/>
    <w:rsid w:val="00526A55"/>
    <w:rsid w:val="00535E94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948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6477"/>
    <w:rsid w:val="006C167B"/>
    <w:rsid w:val="006D050F"/>
    <w:rsid w:val="006D6139"/>
    <w:rsid w:val="006E5D65"/>
    <w:rsid w:val="006F0511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E98"/>
    <w:rsid w:val="007632A0"/>
    <w:rsid w:val="00763BF1"/>
    <w:rsid w:val="00766FD4"/>
    <w:rsid w:val="00770E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8DBC"/>
    <w:rsid w:val="007F1A76"/>
    <w:rsid w:val="007F4155"/>
    <w:rsid w:val="0081554D"/>
    <w:rsid w:val="00816571"/>
    <w:rsid w:val="0081707E"/>
    <w:rsid w:val="0084091E"/>
    <w:rsid w:val="008449B3"/>
    <w:rsid w:val="008552A2"/>
    <w:rsid w:val="0085747A"/>
    <w:rsid w:val="00882E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1F"/>
    <w:rsid w:val="009508DF"/>
    <w:rsid w:val="00950DAC"/>
    <w:rsid w:val="00954A07"/>
    <w:rsid w:val="00983A8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2EF"/>
    <w:rsid w:val="00A00ECC"/>
    <w:rsid w:val="00A03F3F"/>
    <w:rsid w:val="00A155EE"/>
    <w:rsid w:val="00A2245B"/>
    <w:rsid w:val="00A30110"/>
    <w:rsid w:val="00A35A26"/>
    <w:rsid w:val="00A36899"/>
    <w:rsid w:val="00A371F6"/>
    <w:rsid w:val="00A43BF6"/>
    <w:rsid w:val="00A53FA5"/>
    <w:rsid w:val="00A54817"/>
    <w:rsid w:val="00A601C8"/>
    <w:rsid w:val="00A60799"/>
    <w:rsid w:val="00A72F60"/>
    <w:rsid w:val="00A84C85"/>
    <w:rsid w:val="00A93FB7"/>
    <w:rsid w:val="00A97DE1"/>
    <w:rsid w:val="00AB053C"/>
    <w:rsid w:val="00AB143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F0E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3B1"/>
    <w:rsid w:val="00C70A26"/>
    <w:rsid w:val="00C766DF"/>
    <w:rsid w:val="00C77D7A"/>
    <w:rsid w:val="00C94B98"/>
    <w:rsid w:val="00CA2B96"/>
    <w:rsid w:val="00CA5089"/>
    <w:rsid w:val="00CA56E5"/>
    <w:rsid w:val="00CC2C5A"/>
    <w:rsid w:val="00CD029D"/>
    <w:rsid w:val="00CD4B73"/>
    <w:rsid w:val="00CD6897"/>
    <w:rsid w:val="00CE02C0"/>
    <w:rsid w:val="00CE5BAC"/>
    <w:rsid w:val="00CF25BE"/>
    <w:rsid w:val="00CF5151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21E7D"/>
    <w:rsid w:val="00E22FBC"/>
    <w:rsid w:val="00E24BF5"/>
    <w:rsid w:val="00E25338"/>
    <w:rsid w:val="00E46C6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32D2"/>
    <w:rsid w:val="00EE32DE"/>
    <w:rsid w:val="00EE5457"/>
    <w:rsid w:val="00F070AB"/>
    <w:rsid w:val="00F17567"/>
    <w:rsid w:val="00F27A7B"/>
    <w:rsid w:val="00F526AF"/>
    <w:rsid w:val="00F56B20"/>
    <w:rsid w:val="00F617C3"/>
    <w:rsid w:val="00F7066B"/>
    <w:rsid w:val="00F83B28"/>
    <w:rsid w:val="00F85326"/>
    <w:rsid w:val="00F9427A"/>
    <w:rsid w:val="00F974DA"/>
    <w:rsid w:val="00FA46E5"/>
    <w:rsid w:val="00FB067A"/>
    <w:rsid w:val="00FB7DBA"/>
    <w:rsid w:val="00FC1097"/>
    <w:rsid w:val="00FC1C25"/>
    <w:rsid w:val="00FC25E5"/>
    <w:rsid w:val="00FC3F45"/>
    <w:rsid w:val="00FD503F"/>
    <w:rsid w:val="00FD7589"/>
    <w:rsid w:val="00FE71FC"/>
    <w:rsid w:val="00FF016A"/>
    <w:rsid w:val="00FF1401"/>
    <w:rsid w:val="00FF5E7D"/>
    <w:rsid w:val="048891D2"/>
    <w:rsid w:val="0932535D"/>
    <w:rsid w:val="0A1103BA"/>
    <w:rsid w:val="0BACD41B"/>
    <w:rsid w:val="0C113A68"/>
    <w:rsid w:val="0F80E851"/>
    <w:rsid w:val="1236FD52"/>
    <w:rsid w:val="19655E75"/>
    <w:rsid w:val="19D67026"/>
    <w:rsid w:val="1D6BDFD0"/>
    <w:rsid w:val="1EEDF9C8"/>
    <w:rsid w:val="2171039E"/>
    <w:rsid w:val="2281CFEB"/>
    <w:rsid w:val="270D5E3D"/>
    <w:rsid w:val="271E782E"/>
    <w:rsid w:val="28A92E9E"/>
    <w:rsid w:val="2B001AE4"/>
    <w:rsid w:val="2C90CA54"/>
    <w:rsid w:val="30D88E35"/>
    <w:rsid w:val="313971F4"/>
    <w:rsid w:val="379BA3B2"/>
    <w:rsid w:val="39B3155B"/>
    <w:rsid w:val="3A28ADEF"/>
    <w:rsid w:val="432E0CF6"/>
    <w:rsid w:val="4340CF44"/>
    <w:rsid w:val="43805FFF"/>
    <w:rsid w:val="459E04B5"/>
    <w:rsid w:val="4670FE8C"/>
    <w:rsid w:val="4CBC3C7A"/>
    <w:rsid w:val="4D1B81D6"/>
    <w:rsid w:val="4D38221E"/>
    <w:rsid w:val="4D4ADD16"/>
    <w:rsid w:val="4E8B6F71"/>
    <w:rsid w:val="4EAC979C"/>
    <w:rsid w:val="4EBAD0B6"/>
    <w:rsid w:val="50273FD2"/>
    <w:rsid w:val="50A1BB2C"/>
    <w:rsid w:val="51C8A4F5"/>
    <w:rsid w:val="5460E543"/>
    <w:rsid w:val="546F03B3"/>
    <w:rsid w:val="58D42C62"/>
    <w:rsid w:val="595D7DF6"/>
    <w:rsid w:val="5AC748E4"/>
    <w:rsid w:val="5ACC47A4"/>
    <w:rsid w:val="5CD0F795"/>
    <w:rsid w:val="627949C9"/>
    <w:rsid w:val="633FA958"/>
    <w:rsid w:val="664B921C"/>
    <w:rsid w:val="6A84510B"/>
    <w:rsid w:val="6BF44C49"/>
    <w:rsid w:val="6F241C99"/>
    <w:rsid w:val="75E86AC2"/>
    <w:rsid w:val="75FAAADB"/>
    <w:rsid w:val="76134746"/>
    <w:rsid w:val="7625E0D1"/>
    <w:rsid w:val="76FDD41C"/>
    <w:rsid w:val="77732526"/>
    <w:rsid w:val="78380393"/>
    <w:rsid w:val="7A1E84A9"/>
    <w:rsid w:val="7C87A862"/>
    <w:rsid w:val="7F0AA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customStyle="1" w:styleId="Zawartotabeli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71BFF-5EC1-4DFE-A664-7882595F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1282</Words>
  <Characters>7695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2021-12-17T09:20:00Z</cp:lastPrinted>
  <dcterms:created xsi:type="dcterms:W3CDTF">2023-09-10T16:49:00Z</dcterms:created>
  <dcterms:modified xsi:type="dcterms:W3CDTF">2024-09-03T06:56:00Z</dcterms:modified>
</cp:coreProperties>
</file>